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BB798" w14:textId="77777777" w:rsidR="00626A6F" w:rsidRPr="008226CE" w:rsidRDefault="00626A6F" w:rsidP="00E5090D">
      <w:pPr>
        <w:pStyle w:val="Heading2"/>
        <w:tabs>
          <w:tab w:val="left" w:pos="1701"/>
        </w:tabs>
        <w:jc w:val="both"/>
        <w:rPr>
          <w:rFonts w:cs="Calibri"/>
          <w:i/>
          <w:sz w:val="22"/>
          <w:szCs w:val="22"/>
        </w:rPr>
      </w:pPr>
      <w:r w:rsidRPr="008226CE">
        <w:rPr>
          <w:rFonts w:cs="Calibri"/>
          <w:i/>
          <w:sz w:val="22"/>
          <w:szCs w:val="22"/>
        </w:rPr>
        <w:t>DRAFT</w:t>
      </w:r>
    </w:p>
    <w:p w14:paraId="467F0953" w14:textId="3BFDBDFA" w:rsidR="005A7767" w:rsidRPr="006A67EA" w:rsidRDefault="00892977" w:rsidP="00315684">
      <w:pPr>
        <w:pStyle w:val="Heading2"/>
        <w:jc w:val="both"/>
        <w:rPr>
          <w:rFonts w:cs="Calibri"/>
          <w:sz w:val="22"/>
          <w:szCs w:val="22"/>
        </w:rPr>
      </w:pPr>
      <w:r w:rsidRPr="008226CE">
        <w:rPr>
          <w:rFonts w:cs="Calibri"/>
          <w:sz w:val="22"/>
          <w:szCs w:val="22"/>
        </w:rPr>
        <w:t xml:space="preserve">Minutes of </w:t>
      </w:r>
      <w:r w:rsidR="00917713">
        <w:rPr>
          <w:rFonts w:cs="Calibri"/>
          <w:sz w:val="22"/>
          <w:szCs w:val="22"/>
        </w:rPr>
        <w:t xml:space="preserve">a </w:t>
      </w:r>
      <w:r w:rsidRPr="008226CE">
        <w:rPr>
          <w:rFonts w:cs="Calibri"/>
          <w:sz w:val="22"/>
          <w:szCs w:val="22"/>
        </w:rPr>
        <w:t xml:space="preserve">meeting of the </w:t>
      </w:r>
      <w:r w:rsidR="0098027D" w:rsidRPr="008226CE">
        <w:rPr>
          <w:rFonts w:cs="Calibri"/>
          <w:sz w:val="22"/>
          <w:szCs w:val="22"/>
        </w:rPr>
        <w:t xml:space="preserve">Recreation and Amenities </w:t>
      </w:r>
      <w:r w:rsidR="00C82C14" w:rsidRPr="008226CE">
        <w:rPr>
          <w:rFonts w:cs="Calibri"/>
          <w:sz w:val="22"/>
          <w:szCs w:val="22"/>
        </w:rPr>
        <w:t>Committee</w:t>
      </w:r>
      <w:r w:rsidRPr="008226CE">
        <w:rPr>
          <w:rFonts w:cs="Calibri"/>
          <w:sz w:val="22"/>
          <w:szCs w:val="22"/>
        </w:rPr>
        <w:t xml:space="preserve"> held on </w:t>
      </w:r>
      <w:r w:rsidR="008E3483">
        <w:rPr>
          <w:rFonts w:cs="Calibri"/>
          <w:sz w:val="22"/>
          <w:szCs w:val="22"/>
        </w:rPr>
        <w:t xml:space="preserve">Thursday </w:t>
      </w:r>
      <w:r w:rsidR="00D27DB6">
        <w:rPr>
          <w:rFonts w:cs="Calibri"/>
          <w:sz w:val="22"/>
          <w:szCs w:val="22"/>
        </w:rPr>
        <w:t>24 June</w:t>
      </w:r>
      <w:r w:rsidR="003E5976">
        <w:rPr>
          <w:rFonts w:cs="Calibri"/>
          <w:sz w:val="22"/>
          <w:szCs w:val="22"/>
        </w:rPr>
        <w:t xml:space="preserve"> </w:t>
      </w:r>
      <w:r w:rsidR="00764BA7">
        <w:rPr>
          <w:rFonts w:cs="Calibri"/>
          <w:sz w:val="22"/>
          <w:szCs w:val="22"/>
        </w:rPr>
        <w:t>20</w:t>
      </w:r>
      <w:r w:rsidR="008D2A13">
        <w:rPr>
          <w:rFonts w:cs="Calibri"/>
          <w:sz w:val="22"/>
          <w:szCs w:val="22"/>
        </w:rPr>
        <w:t>2</w:t>
      </w:r>
      <w:r w:rsidR="00C16B7A">
        <w:rPr>
          <w:rFonts w:cs="Calibri"/>
          <w:sz w:val="22"/>
          <w:szCs w:val="22"/>
        </w:rPr>
        <w:t>1</w:t>
      </w:r>
      <w:r w:rsidR="00F93FF4">
        <w:rPr>
          <w:rFonts w:cs="Calibri"/>
          <w:sz w:val="22"/>
          <w:szCs w:val="22"/>
        </w:rPr>
        <w:t xml:space="preserve">, </w:t>
      </w:r>
      <w:r w:rsidR="00DE7D28">
        <w:rPr>
          <w:rFonts w:cs="Calibri"/>
          <w:sz w:val="22"/>
          <w:szCs w:val="22"/>
        </w:rPr>
        <w:t xml:space="preserve">at the </w:t>
      </w:r>
      <w:proofErr w:type="spellStart"/>
      <w:r w:rsidR="00DE7D28">
        <w:rPr>
          <w:rFonts w:cs="Calibri"/>
          <w:sz w:val="22"/>
          <w:szCs w:val="22"/>
        </w:rPr>
        <w:t>Spencers</w:t>
      </w:r>
      <w:proofErr w:type="spellEnd"/>
      <w:r w:rsidR="00DE7D28">
        <w:rPr>
          <w:rFonts w:cs="Calibri"/>
          <w:sz w:val="22"/>
          <w:szCs w:val="22"/>
        </w:rPr>
        <w:t xml:space="preserve"> Wood Pavilion commencing at 7:30pm</w:t>
      </w:r>
    </w:p>
    <w:p w14:paraId="12959D75" w14:textId="77777777" w:rsidR="00B314F9" w:rsidRPr="006A67EA" w:rsidRDefault="00B314F9" w:rsidP="00B314F9">
      <w:pPr>
        <w:rPr>
          <w:rFonts w:ascii="Calibri" w:hAnsi="Calibri" w:cs="Calibri"/>
          <w:sz w:val="22"/>
          <w:szCs w:val="22"/>
          <w:lang w:val="en-GB"/>
        </w:rPr>
      </w:pPr>
    </w:p>
    <w:p w14:paraId="10C63EFD" w14:textId="65E49A46" w:rsidR="002E715C" w:rsidRPr="006A67EA" w:rsidRDefault="00892977" w:rsidP="009F12B7">
      <w:pPr>
        <w:pStyle w:val="Notice"/>
        <w:tabs>
          <w:tab w:val="left" w:pos="1134"/>
        </w:tabs>
        <w:spacing w:after="0"/>
        <w:ind w:left="1134" w:hanging="1134"/>
        <w:rPr>
          <w:rFonts w:cs="Calibri"/>
          <w:sz w:val="22"/>
          <w:szCs w:val="22"/>
        </w:rPr>
      </w:pPr>
      <w:r w:rsidRPr="006A67EA">
        <w:rPr>
          <w:rFonts w:cs="Calibri"/>
          <w:sz w:val="22"/>
          <w:szCs w:val="22"/>
        </w:rPr>
        <w:t>Present</w:t>
      </w:r>
      <w:r w:rsidR="005A7767" w:rsidRPr="006A67EA">
        <w:rPr>
          <w:rFonts w:cs="Calibri"/>
          <w:sz w:val="22"/>
          <w:szCs w:val="22"/>
        </w:rPr>
        <w:t>:</w:t>
      </w:r>
      <w:r w:rsidRPr="006A67EA">
        <w:rPr>
          <w:rFonts w:cs="Calibri"/>
          <w:sz w:val="22"/>
          <w:szCs w:val="22"/>
        </w:rPr>
        <w:tab/>
      </w:r>
      <w:r w:rsidR="005A7767" w:rsidRPr="006A67EA">
        <w:rPr>
          <w:rFonts w:cs="Calibri"/>
          <w:sz w:val="22"/>
          <w:szCs w:val="22"/>
        </w:rPr>
        <w:t>Cllrs</w:t>
      </w:r>
      <w:r w:rsidR="00AB7199">
        <w:rPr>
          <w:rFonts w:cs="Calibri"/>
          <w:sz w:val="22"/>
          <w:szCs w:val="22"/>
        </w:rPr>
        <w:t>.</w:t>
      </w:r>
      <w:r w:rsidR="00E9462D">
        <w:rPr>
          <w:rFonts w:cs="Calibri"/>
          <w:sz w:val="22"/>
          <w:szCs w:val="22"/>
        </w:rPr>
        <w:t xml:space="preserve"> I Clarke (Chair), </w:t>
      </w:r>
      <w:r w:rsidR="005C20D8">
        <w:rPr>
          <w:rFonts w:cs="Calibri"/>
          <w:sz w:val="22"/>
          <w:szCs w:val="22"/>
        </w:rPr>
        <w:t>E Brown,</w:t>
      </w:r>
      <w:r w:rsidR="000C12E1">
        <w:rPr>
          <w:rFonts w:cs="Calibri"/>
          <w:sz w:val="22"/>
          <w:szCs w:val="22"/>
        </w:rPr>
        <w:t xml:space="preserve"> </w:t>
      </w:r>
      <w:r w:rsidR="007020B6">
        <w:rPr>
          <w:rFonts w:cs="Calibri"/>
          <w:sz w:val="22"/>
          <w:szCs w:val="22"/>
        </w:rPr>
        <w:t xml:space="preserve">L </w:t>
      </w:r>
      <w:proofErr w:type="gramStart"/>
      <w:r w:rsidR="007020B6">
        <w:rPr>
          <w:rFonts w:cs="Calibri"/>
          <w:sz w:val="22"/>
          <w:szCs w:val="22"/>
        </w:rPr>
        <w:t>James</w:t>
      </w:r>
      <w:proofErr w:type="gramEnd"/>
      <w:r w:rsidR="00395539">
        <w:rPr>
          <w:rFonts w:cs="Calibri"/>
          <w:sz w:val="22"/>
          <w:szCs w:val="22"/>
        </w:rPr>
        <w:t xml:space="preserve"> </w:t>
      </w:r>
      <w:r w:rsidR="00CA19C6">
        <w:rPr>
          <w:rFonts w:cs="Calibri"/>
          <w:sz w:val="22"/>
          <w:szCs w:val="22"/>
        </w:rPr>
        <w:t xml:space="preserve">and </w:t>
      </w:r>
      <w:r w:rsidR="000C12E1">
        <w:rPr>
          <w:rFonts w:cs="Calibri"/>
          <w:sz w:val="22"/>
          <w:szCs w:val="22"/>
        </w:rPr>
        <w:t xml:space="preserve">I </w:t>
      </w:r>
      <w:r w:rsidR="002D1E10">
        <w:rPr>
          <w:rFonts w:cs="Calibri"/>
          <w:sz w:val="22"/>
          <w:szCs w:val="22"/>
        </w:rPr>
        <w:t>Montgomery</w:t>
      </w:r>
    </w:p>
    <w:p w14:paraId="206B2D34" w14:textId="3995F51A" w:rsidR="00D65754" w:rsidRPr="006A67EA" w:rsidRDefault="00892977" w:rsidP="007606D4">
      <w:pPr>
        <w:pStyle w:val="Notice"/>
        <w:tabs>
          <w:tab w:val="left" w:pos="0"/>
        </w:tabs>
        <w:spacing w:after="0"/>
        <w:ind w:left="1134" w:hanging="1134"/>
        <w:rPr>
          <w:rFonts w:cs="Calibri"/>
          <w:sz w:val="22"/>
          <w:szCs w:val="22"/>
        </w:rPr>
      </w:pPr>
      <w:r w:rsidRPr="006A67EA">
        <w:rPr>
          <w:rFonts w:cs="Calibri"/>
          <w:sz w:val="22"/>
          <w:szCs w:val="22"/>
        </w:rPr>
        <w:t>Attending</w:t>
      </w:r>
      <w:r w:rsidR="005A7767" w:rsidRPr="006A67EA">
        <w:rPr>
          <w:rFonts w:cs="Calibri"/>
          <w:sz w:val="22"/>
          <w:szCs w:val="22"/>
        </w:rPr>
        <w:t>:</w:t>
      </w:r>
      <w:r w:rsidRPr="006A67EA">
        <w:rPr>
          <w:rFonts w:cs="Calibri"/>
          <w:sz w:val="22"/>
          <w:szCs w:val="22"/>
        </w:rPr>
        <w:tab/>
      </w:r>
      <w:r w:rsidR="00CD0084">
        <w:rPr>
          <w:rFonts w:cs="Calibri"/>
          <w:sz w:val="22"/>
          <w:szCs w:val="22"/>
        </w:rPr>
        <w:t>Mike Balbini</w:t>
      </w:r>
      <w:r w:rsidR="000523A6">
        <w:rPr>
          <w:rFonts w:cs="Calibri"/>
          <w:sz w:val="22"/>
          <w:szCs w:val="22"/>
        </w:rPr>
        <w:t xml:space="preserve"> (</w:t>
      </w:r>
      <w:r w:rsidR="00CD0084">
        <w:rPr>
          <w:rFonts w:cs="Calibri"/>
          <w:sz w:val="22"/>
          <w:szCs w:val="22"/>
        </w:rPr>
        <w:t>Clerk</w:t>
      </w:r>
      <w:r w:rsidR="000523A6">
        <w:rPr>
          <w:rFonts w:cs="Calibri"/>
          <w:sz w:val="22"/>
          <w:szCs w:val="22"/>
        </w:rPr>
        <w:t>)</w:t>
      </w:r>
      <w:r w:rsidR="00D91841">
        <w:rPr>
          <w:rFonts w:cs="Calibri"/>
          <w:sz w:val="22"/>
          <w:szCs w:val="22"/>
        </w:rPr>
        <w:t xml:space="preserve">, </w:t>
      </w:r>
      <w:r w:rsidR="00D27DB6">
        <w:rPr>
          <w:rFonts w:cs="Calibri"/>
          <w:sz w:val="22"/>
          <w:szCs w:val="22"/>
        </w:rPr>
        <w:t>K</w:t>
      </w:r>
      <w:r w:rsidR="00451DAF">
        <w:rPr>
          <w:rFonts w:cs="Calibri"/>
          <w:sz w:val="22"/>
          <w:szCs w:val="22"/>
        </w:rPr>
        <w:t>ouy Y</w:t>
      </w:r>
      <w:r w:rsidR="00D27DB6">
        <w:rPr>
          <w:rFonts w:cs="Calibri"/>
          <w:sz w:val="22"/>
          <w:szCs w:val="22"/>
        </w:rPr>
        <w:t xml:space="preserve">oung (Deputy Clerk) </w:t>
      </w:r>
      <w:r w:rsidR="00962540">
        <w:rPr>
          <w:rFonts w:cs="Calibri"/>
          <w:sz w:val="22"/>
          <w:szCs w:val="22"/>
        </w:rPr>
        <w:t>Jo Skidmore (Committee Clerk)</w:t>
      </w:r>
      <w:r w:rsidR="007020B6">
        <w:rPr>
          <w:rFonts w:cs="Calibri"/>
          <w:sz w:val="22"/>
          <w:szCs w:val="22"/>
        </w:rPr>
        <w:t xml:space="preserve"> </w:t>
      </w:r>
    </w:p>
    <w:p w14:paraId="4AB1EDB2" w14:textId="77777777" w:rsidR="004B0594" w:rsidRDefault="004B0594" w:rsidP="0014507F">
      <w:pPr>
        <w:spacing w:before="120"/>
        <w:rPr>
          <w:rFonts w:ascii="Calibri" w:hAnsi="Calibri" w:cs="Calibri"/>
          <w:b/>
          <w:sz w:val="24"/>
          <w:szCs w:val="24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1080"/>
        <w:gridCol w:w="8985"/>
      </w:tblGrid>
      <w:tr w:rsidR="000C07DA" w:rsidRPr="0009263D" w14:paraId="1EC91540" w14:textId="77777777" w:rsidTr="008065AA">
        <w:tc>
          <w:tcPr>
            <w:tcW w:w="1080" w:type="dxa"/>
            <w:shd w:val="clear" w:color="auto" w:fill="auto"/>
          </w:tcPr>
          <w:p w14:paraId="7A4647F0" w14:textId="1B4EF32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C16B7A">
              <w:rPr>
                <w:rFonts w:cs="Calibri"/>
                <w:sz w:val="22"/>
                <w:szCs w:val="22"/>
              </w:rPr>
              <w:t>1</w:t>
            </w:r>
            <w:r w:rsidRPr="00545086">
              <w:rPr>
                <w:rFonts w:cs="Calibri"/>
                <w:sz w:val="22"/>
                <w:szCs w:val="22"/>
              </w:rPr>
              <w:t>/RA/</w:t>
            </w:r>
            <w:r w:rsidR="00D27DB6">
              <w:rPr>
                <w:rFonts w:cs="Calibri"/>
                <w:sz w:val="22"/>
                <w:szCs w:val="22"/>
              </w:rPr>
              <w:t>50</w:t>
            </w:r>
          </w:p>
        </w:tc>
        <w:tc>
          <w:tcPr>
            <w:tcW w:w="8985" w:type="dxa"/>
            <w:shd w:val="clear" w:color="auto" w:fill="auto"/>
          </w:tcPr>
          <w:p w14:paraId="45461484" w14:textId="77777777" w:rsidR="000C07DA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 w:rsidRPr="00545086">
              <w:rPr>
                <w:rFonts w:cs="Calibri"/>
                <w:b/>
                <w:sz w:val="22"/>
                <w:szCs w:val="22"/>
              </w:rPr>
              <w:t>Public Questions</w:t>
            </w:r>
          </w:p>
          <w:p w14:paraId="7542CD40" w14:textId="413FBD18" w:rsidR="005B2B39" w:rsidRPr="00545086" w:rsidRDefault="005B2B39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45EBA4BC" w14:textId="77777777" w:rsidTr="008065AA">
        <w:tc>
          <w:tcPr>
            <w:tcW w:w="1080" w:type="dxa"/>
            <w:shd w:val="clear" w:color="auto" w:fill="auto"/>
          </w:tcPr>
          <w:p w14:paraId="2340FB9D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F0174D4" w14:textId="77777777" w:rsidR="000C07DA" w:rsidRPr="00545086" w:rsidRDefault="000C07DA" w:rsidP="00915ECD">
            <w:pPr>
              <w:pStyle w:val="Notice"/>
              <w:spacing w:after="0"/>
              <w:ind w:left="459" w:hanging="459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There were </w:t>
            </w:r>
            <w:r>
              <w:rPr>
                <w:rFonts w:cs="Calibri"/>
                <w:sz w:val="22"/>
                <w:szCs w:val="22"/>
              </w:rPr>
              <w:t>no</w:t>
            </w:r>
            <w:r w:rsidRPr="00545086">
              <w:rPr>
                <w:rFonts w:cs="Calibri"/>
                <w:sz w:val="22"/>
                <w:szCs w:val="22"/>
              </w:rPr>
              <w:t xml:space="preserve"> public questions. </w:t>
            </w:r>
          </w:p>
        </w:tc>
      </w:tr>
      <w:tr w:rsidR="000C07DA" w:rsidRPr="0009263D" w14:paraId="14AE3071" w14:textId="77777777" w:rsidTr="008065AA">
        <w:tc>
          <w:tcPr>
            <w:tcW w:w="1080" w:type="dxa"/>
            <w:shd w:val="clear" w:color="auto" w:fill="auto"/>
          </w:tcPr>
          <w:p w14:paraId="7C1B9137" w14:textId="77777777" w:rsidR="000C07DA" w:rsidRPr="002F7237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8985" w:type="dxa"/>
            <w:shd w:val="clear" w:color="auto" w:fill="auto"/>
          </w:tcPr>
          <w:p w14:paraId="489EF1C7" w14:textId="77777777" w:rsidR="000C07DA" w:rsidRPr="002F7237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0C07DA" w:rsidRPr="0009263D" w14:paraId="0AA891D2" w14:textId="77777777" w:rsidTr="008065AA">
        <w:tc>
          <w:tcPr>
            <w:tcW w:w="1080" w:type="dxa"/>
            <w:shd w:val="clear" w:color="auto" w:fill="auto"/>
          </w:tcPr>
          <w:p w14:paraId="79852E06" w14:textId="6FB834BF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C16B7A">
              <w:rPr>
                <w:rFonts w:cs="Calibri"/>
                <w:sz w:val="22"/>
                <w:szCs w:val="22"/>
              </w:rPr>
              <w:t>1</w:t>
            </w:r>
            <w:r w:rsidRPr="00545086">
              <w:rPr>
                <w:rFonts w:cs="Calibri"/>
                <w:sz w:val="22"/>
                <w:szCs w:val="22"/>
              </w:rPr>
              <w:t>/RA</w:t>
            </w:r>
            <w:r w:rsidR="00CC47E4">
              <w:rPr>
                <w:rFonts w:cs="Calibri"/>
                <w:sz w:val="22"/>
                <w:szCs w:val="22"/>
              </w:rPr>
              <w:t>/</w:t>
            </w:r>
            <w:r w:rsidR="00D27DB6">
              <w:rPr>
                <w:rFonts w:cs="Calibri"/>
                <w:sz w:val="22"/>
                <w:szCs w:val="22"/>
              </w:rPr>
              <w:t>51</w:t>
            </w:r>
          </w:p>
        </w:tc>
        <w:tc>
          <w:tcPr>
            <w:tcW w:w="8985" w:type="dxa"/>
            <w:shd w:val="clear" w:color="auto" w:fill="auto"/>
          </w:tcPr>
          <w:p w14:paraId="05438742" w14:textId="77777777" w:rsidR="000C07DA" w:rsidRPr="00915ECD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 w:rsidRPr="00545086">
              <w:rPr>
                <w:rFonts w:cs="Calibri"/>
                <w:b/>
                <w:sz w:val="22"/>
                <w:szCs w:val="22"/>
              </w:rPr>
              <w:t>Apologies and declarations of members’ interests</w:t>
            </w:r>
          </w:p>
        </w:tc>
      </w:tr>
      <w:tr w:rsidR="000C07DA" w:rsidRPr="0009263D" w14:paraId="43D17AED" w14:textId="77777777" w:rsidTr="008065AA">
        <w:tc>
          <w:tcPr>
            <w:tcW w:w="1080" w:type="dxa"/>
            <w:shd w:val="clear" w:color="auto" w:fill="auto"/>
          </w:tcPr>
          <w:p w14:paraId="7FEEEA85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BA7EA3A" w14:textId="77777777" w:rsidR="000C07DA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00F02F5E" w14:textId="77777777" w:rsidTr="008065AA">
        <w:tc>
          <w:tcPr>
            <w:tcW w:w="1080" w:type="dxa"/>
            <w:shd w:val="clear" w:color="auto" w:fill="auto"/>
          </w:tcPr>
          <w:p w14:paraId="5665B75B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737EF0F" w14:textId="22B2523D" w:rsidR="000C07DA" w:rsidRPr="00545086" w:rsidRDefault="00D27DB6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5</w:t>
            </w:r>
            <w:r w:rsidR="00DE7D28">
              <w:rPr>
                <w:rFonts w:cs="Calibri"/>
                <w:sz w:val="22"/>
                <w:szCs w:val="22"/>
              </w:rPr>
              <w:t>1</w:t>
            </w:r>
            <w:r w:rsidR="000C07DA">
              <w:rPr>
                <w:rFonts w:cs="Calibri"/>
                <w:sz w:val="22"/>
                <w:szCs w:val="22"/>
              </w:rPr>
              <w:t>.1</w:t>
            </w:r>
            <w:r w:rsidR="00C05215">
              <w:rPr>
                <w:rFonts w:cs="Calibri"/>
                <w:sz w:val="22"/>
                <w:szCs w:val="22"/>
              </w:rPr>
              <w:t xml:space="preserve"> </w:t>
            </w:r>
            <w:r w:rsidR="001604C2">
              <w:rPr>
                <w:rFonts w:cs="Calibri"/>
                <w:sz w:val="22"/>
                <w:szCs w:val="22"/>
              </w:rPr>
              <w:t xml:space="preserve">Apologies were received from Cllr. </w:t>
            </w:r>
            <w:proofErr w:type="gramStart"/>
            <w:r w:rsidR="00947D46">
              <w:rPr>
                <w:rFonts w:cs="Calibri"/>
                <w:sz w:val="22"/>
                <w:szCs w:val="22"/>
              </w:rPr>
              <w:t>Emment</w:t>
            </w:r>
            <w:r w:rsidR="00ED4350">
              <w:rPr>
                <w:rFonts w:cs="Calibri"/>
                <w:sz w:val="22"/>
                <w:szCs w:val="22"/>
              </w:rPr>
              <w:t xml:space="preserve">, </w:t>
            </w:r>
            <w:r w:rsidR="009375E2">
              <w:rPr>
                <w:rFonts w:cs="Calibri"/>
                <w:sz w:val="22"/>
                <w:szCs w:val="22"/>
              </w:rPr>
              <w:t xml:space="preserve"> O’Brien</w:t>
            </w:r>
            <w:proofErr w:type="gramEnd"/>
            <w:r w:rsidR="009375E2">
              <w:rPr>
                <w:rFonts w:cs="Calibri"/>
                <w:sz w:val="22"/>
                <w:szCs w:val="22"/>
              </w:rPr>
              <w:t xml:space="preserve">, and Boyer. </w:t>
            </w:r>
          </w:p>
          <w:p w14:paraId="57DAD37C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7B6A9179" w14:textId="77777777" w:rsidTr="008065AA">
        <w:tc>
          <w:tcPr>
            <w:tcW w:w="1080" w:type="dxa"/>
            <w:shd w:val="clear" w:color="auto" w:fill="auto"/>
          </w:tcPr>
          <w:p w14:paraId="1955CB2B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A4E55BA" w14:textId="77777777" w:rsidR="00A4464C" w:rsidRDefault="00D27DB6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5</w:t>
            </w:r>
            <w:r w:rsidR="00DE7D28">
              <w:rPr>
                <w:rFonts w:cs="Calibri"/>
                <w:sz w:val="22"/>
                <w:szCs w:val="22"/>
              </w:rPr>
              <w:t>1</w:t>
            </w:r>
            <w:r w:rsidR="000C07DA">
              <w:rPr>
                <w:rFonts w:cs="Calibri"/>
                <w:sz w:val="22"/>
                <w:szCs w:val="22"/>
              </w:rPr>
              <w:t>.2</w:t>
            </w:r>
            <w:r w:rsidR="000C07DA" w:rsidRPr="00545086">
              <w:rPr>
                <w:rFonts w:cs="Calibri"/>
                <w:sz w:val="22"/>
                <w:szCs w:val="22"/>
              </w:rPr>
              <w:t xml:space="preserve"> </w:t>
            </w:r>
            <w:r w:rsidR="000B7519">
              <w:rPr>
                <w:rFonts w:cs="Calibri"/>
                <w:sz w:val="22"/>
                <w:szCs w:val="22"/>
              </w:rPr>
              <w:t xml:space="preserve">Cllr Clarke noted his interest in the Shinfield Bowling Club. </w:t>
            </w:r>
          </w:p>
          <w:p w14:paraId="4A6CA313" w14:textId="77777777" w:rsidR="009C53E3" w:rsidRDefault="009C53E3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  <w:p w14:paraId="0B5FF5EF" w14:textId="63B3BECA" w:rsidR="000B7519" w:rsidRPr="00545086" w:rsidRDefault="009C53E3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51.3 </w:t>
            </w:r>
            <w:r w:rsidR="00A4464C">
              <w:rPr>
                <w:rFonts w:cs="Calibri"/>
                <w:sz w:val="22"/>
                <w:szCs w:val="22"/>
              </w:rPr>
              <w:t xml:space="preserve">Cllr. Brown </w:t>
            </w:r>
            <w:r>
              <w:rPr>
                <w:rFonts w:cs="Calibri"/>
                <w:sz w:val="22"/>
                <w:szCs w:val="22"/>
              </w:rPr>
              <w:t xml:space="preserve">noted his interest in the two grant applications from the Shinfield Volunteer Support Group. </w:t>
            </w:r>
          </w:p>
        </w:tc>
      </w:tr>
      <w:tr w:rsidR="000C07DA" w:rsidRPr="0009263D" w14:paraId="49D236DC" w14:textId="77777777" w:rsidTr="008065AA">
        <w:trPr>
          <w:trHeight w:val="209"/>
        </w:trPr>
        <w:tc>
          <w:tcPr>
            <w:tcW w:w="1080" w:type="dxa"/>
            <w:shd w:val="clear" w:color="auto" w:fill="auto"/>
          </w:tcPr>
          <w:p w14:paraId="425BC7A1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0646AD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0D26D8EC" w14:textId="77777777" w:rsidTr="008065AA">
        <w:trPr>
          <w:trHeight w:val="416"/>
        </w:trPr>
        <w:tc>
          <w:tcPr>
            <w:tcW w:w="1080" w:type="dxa"/>
            <w:shd w:val="clear" w:color="auto" w:fill="auto"/>
          </w:tcPr>
          <w:p w14:paraId="208F71DC" w14:textId="099FD4C9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C16B7A">
              <w:rPr>
                <w:rFonts w:cs="Calibri"/>
                <w:sz w:val="22"/>
                <w:szCs w:val="22"/>
              </w:rPr>
              <w:t>1</w:t>
            </w:r>
            <w:r w:rsidRPr="00545086">
              <w:rPr>
                <w:rFonts w:cs="Calibri"/>
                <w:sz w:val="22"/>
                <w:szCs w:val="22"/>
              </w:rPr>
              <w:t>/RA/</w:t>
            </w:r>
            <w:r w:rsidR="00D27DB6">
              <w:rPr>
                <w:rFonts w:cs="Calibri"/>
                <w:sz w:val="22"/>
                <w:szCs w:val="22"/>
              </w:rPr>
              <w:t>5</w:t>
            </w:r>
            <w:r w:rsidR="00DE7D28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8985" w:type="dxa"/>
            <w:shd w:val="clear" w:color="auto" w:fill="auto"/>
          </w:tcPr>
          <w:p w14:paraId="3A0FD9E4" w14:textId="0D3DAA6F" w:rsidR="000C07DA" w:rsidRPr="00EA5998" w:rsidRDefault="00D27DB6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5</w:t>
            </w:r>
            <w:r w:rsidR="00DE7D28">
              <w:rPr>
                <w:rFonts w:cs="Calibri"/>
                <w:bCs/>
                <w:sz w:val="22"/>
                <w:szCs w:val="22"/>
              </w:rPr>
              <w:t>2</w:t>
            </w:r>
            <w:r w:rsidR="000C07DA">
              <w:rPr>
                <w:rFonts w:cs="Calibri"/>
                <w:bCs/>
                <w:sz w:val="22"/>
                <w:szCs w:val="22"/>
              </w:rPr>
              <w:t xml:space="preserve">.1 </w:t>
            </w:r>
            <w:r w:rsidR="000C07DA" w:rsidRPr="00545086">
              <w:rPr>
                <w:rFonts w:cs="Calibri"/>
                <w:b/>
                <w:sz w:val="22"/>
                <w:szCs w:val="22"/>
              </w:rPr>
              <w:t>Minutes of the Previous Meeting</w:t>
            </w:r>
          </w:p>
        </w:tc>
      </w:tr>
      <w:tr w:rsidR="000C07DA" w:rsidRPr="0009263D" w14:paraId="4F37669D" w14:textId="77777777" w:rsidTr="008065AA">
        <w:tc>
          <w:tcPr>
            <w:tcW w:w="1080" w:type="dxa"/>
            <w:shd w:val="clear" w:color="auto" w:fill="auto"/>
          </w:tcPr>
          <w:p w14:paraId="265C8817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6DD903B" w14:textId="35676F48" w:rsidR="00FC5C85" w:rsidRDefault="00C16B7A" w:rsidP="00FC5C85">
            <w:pPr>
              <w:pStyle w:val="Itemlevel1"/>
              <w:tabs>
                <w:tab w:val="left" w:pos="1701"/>
              </w:tabs>
              <w:ind w:right="492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</w:t>
            </w:r>
            <w:r w:rsidR="000C07DA" w:rsidRPr="00545086">
              <w:rPr>
                <w:rFonts w:cs="Calibri"/>
                <w:sz w:val="22"/>
                <w:szCs w:val="22"/>
              </w:rPr>
              <w:t>he minutes of the committee meeting of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D27DB6">
              <w:rPr>
                <w:rFonts w:cs="Calibri"/>
                <w:sz w:val="22"/>
                <w:szCs w:val="22"/>
              </w:rPr>
              <w:t>27 May</w:t>
            </w:r>
            <w:r w:rsidR="00C01436">
              <w:rPr>
                <w:rFonts w:cs="Calibri"/>
                <w:sz w:val="22"/>
                <w:szCs w:val="22"/>
              </w:rPr>
              <w:t xml:space="preserve"> </w:t>
            </w:r>
            <w:r w:rsidR="000C07DA">
              <w:rPr>
                <w:rFonts w:cs="Calibri"/>
                <w:sz w:val="22"/>
                <w:szCs w:val="22"/>
              </w:rPr>
              <w:t>202</w:t>
            </w:r>
            <w:r w:rsidR="00CC47E4">
              <w:rPr>
                <w:rFonts w:cs="Calibri"/>
                <w:sz w:val="22"/>
                <w:szCs w:val="22"/>
              </w:rPr>
              <w:t>1</w:t>
            </w:r>
            <w:r w:rsidR="000C07DA" w:rsidRPr="00545086">
              <w:rPr>
                <w:rFonts w:cs="Calibri"/>
                <w:sz w:val="22"/>
                <w:szCs w:val="22"/>
              </w:rPr>
              <w:t xml:space="preserve"> were approved as a correct record</w:t>
            </w:r>
            <w:r w:rsidR="00FC5C85">
              <w:rPr>
                <w:rFonts w:cs="Calibri"/>
                <w:sz w:val="22"/>
                <w:szCs w:val="22"/>
              </w:rPr>
              <w:t>.</w:t>
            </w:r>
          </w:p>
          <w:p w14:paraId="3CF2F1EA" w14:textId="698965B7" w:rsidR="006E2F70" w:rsidRPr="00545086" w:rsidRDefault="000C07DA" w:rsidP="00FC5C85">
            <w:pPr>
              <w:pStyle w:val="Itemlevel1"/>
              <w:tabs>
                <w:tab w:val="left" w:pos="1701"/>
              </w:tabs>
              <w:ind w:right="492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 w:rsidR="00A23BA3">
              <w:rPr>
                <w:rFonts w:cs="Calibri"/>
                <w:sz w:val="22"/>
                <w:szCs w:val="22"/>
              </w:rPr>
              <w:t>Cllr</w:t>
            </w:r>
            <w:r w:rsidR="00AB7199">
              <w:rPr>
                <w:rFonts w:cs="Calibri"/>
                <w:sz w:val="22"/>
                <w:szCs w:val="22"/>
              </w:rPr>
              <w:t xml:space="preserve"> </w:t>
            </w:r>
            <w:r w:rsidR="0098238F">
              <w:rPr>
                <w:rFonts w:cs="Calibri"/>
                <w:sz w:val="22"/>
                <w:szCs w:val="22"/>
              </w:rPr>
              <w:t xml:space="preserve">James </w:t>
            </w:r>
            <w:r w:rsidR="008916C8">
              <w:rPr>
                <w:rFonts w:cs="Calibri"/>
                <w:sz w:val="22"/>
                <w:szCs w:val="22"/>
              </w:rPr>
              <w:t xml:space="preserve">    </w:t>
            </w:r>
            <w:r>
              <w:rPr>
                <w:rFonts w:cs="Calibri"/>
                <w:sz w:val="22"/>
                <w:szCs w:val="22"/>
              </w:rPr>
              <w:t xml:space="preserve">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 w:rsidR="00A23BA3">
              <w:rPr>
                <w:rFonts w:cs="Calibri"/>
                <w:sz w:val="22"/>
                <w:szCs w:val="22"/>
              </w:rPr>
              <w:t>Cllr</w:t>
            </w:r>
            <w:r w:rsidR="00AB7199">
              <w:rPr>
                <w:rFonts w:cs="Calibri"/>
                <w:sz w:val="22"/>
                <w:szCs w:val="22"/>
              </w:rPr>
              <w:t xml:space="preserve"> </w:t>
            </w:r>
            <w:r w:rsidR="00D16B81">
              <w:rPr>
                <w:rFonts w:cs="Calibri"/>
                <w:sz w:val="22"/>
                <w:szCs w:val="22"/>
              </w:rPr>
              <w:t>Montgomery</w:t>
            </w:r>
            <w:r>
              <w:rPr>
                <w:rFonts w:cs="Calibri"/>
                <w:sz w:val="22"/>
                <w:szCs w:val="22"/>
              </w:rPr>
              <w:t xml:space="preserve">  </w:t>
            </w:r>
            <w:r w:rsidR="008916C8">
              <w:rPr>
                <w:rFonts w:cs="Calibri"/>
                <w:sz w:val="22"/>
                <w:szCs w:val="22"/>
              </w:rPr>
              <w:t xml:space="preserve">    </w:t>
            </w:r>
            <w:r>
              <w:rPr>
                <w:rFonts w:cs="Calibri"/>
                <w:sz w:val="22"/>
                <w:szCs w:val="22"/>
              </w:rPr>
              <w:t>U</w:t>
            </w:r>
            <w:r w:rsidRPr="00545086">
              <w:rPr>
                <w:rFonts w:cs="Calibri"/>
                <w:sz w:val="22"/>
                <w:szCs w:val="22"/>
              </w:rPr>
              <w:t>nanimously</w:t>
            </w:r>
            <w:r w:rsidR="008916C8">
              <w:rPr>
                <w:rFonts w:cs="Calibri"/>
                <w:sz w:val="22"/>
                <w:szCs w:val="22"/>
              </w:rPr>
              <w:t xml:space="preserve"> Approved </w:t>
            </w:r>
          </w:p>
        </w:tc>
      </w:tr>
      <w:tr w:rsidR="006E2F70" w:rsidRPr="0009263D" w14:paraId="352F0C34" w14:textId="77777777" w:rsidTr="008065AA">
        <w:tc>
          <w:tcPr>
            <w:tcW w:w="1080" w:type="dxa"/>
            <w:shd w:val="clear" w:color="auto" w:fill="auto"/>
          </w:tcPr>
          <w:p w14:paraId="1B686F40" w14:textId="77777777" w:rsidR="006E2F70" w:rsidRPr="0009263D" w:rsidRDefault="006E2F70" w:rsidP="00B36797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080B867" w14:textId="77777777" w:rsidR="006E2F70" w:rsidRDefault="006E2F70" w:rsidP="00E4146D">
            <w:pPr>
              <w:pStyle w:val="Notice"/>
              <w:spacing w:after="0"/>
              <w:ind w:right="1329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34E39CF8" w14:textId="77777777" w:rsidTr="008065AA">
        <w:tc>
          <w:tcPr>
            <w:tcW w:w="1080" w:type="dxa"/>
            <w:shd w:val="clear" w:color="auto" w:fill="auto"/>
          </w:tcPr>
          <w:p w14:paraId="68F3F6FD" w14:textId="77777777" w:rsidR="000C07DA" w:rsidRPr="0009263D" w:rsidRDefault="000C07DA" w:rsidP="00B36797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4464E2" w14:textId="36A8C411" w:rsidR="00166B40" w:rsidRDefault="00956C5E" w:rsidP="00166B40">
            <w:pPr>
              <w:pStyle w:val="Notice"/>
              <w:spacing w:after="0"/>
              <w:ind w:right="1329"/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52</w:t>
            </w:r>
            <w:r w:rsidR="000C07DA" w:rsidRPr="002F7237">
              <w:rPr>
                <w:rFonts w:cs="Calibri"/>
                <w:sz w:val="22"/>
                <w:szCs w:val="22"/>
              </w:rPr>
              <w:t>.2</w:t>
            </w:r>
            <w:r w:rsidR="000C07DA" w:rsidRPr="00D21D1E">
              <w:rPr>
                <w:rFonts w:cs="Calibri"/>
                <w:b/>
                <w:bCs/>
                <w:sz w:val="22"/>
                <w:szCs w:val="22"/>
              </w:rPr>
              <w:t xml:space="preserve"> Actions </w:t>
            </w:r>
          </w:p>
          <w:p w14:paraId="14B668EA" w14:textId="416B8E71" w:rsidR="00166B40" w:rsidRPr="00D21D1E" w:rsidRDefault="00166B40" w:rsidP="00166B40">
            <w:pPr>
              <w:pStyle w:val="Notice"/>
              <w:spacing w:after="0"/>
              <w:ind w:right="1329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272D7E" w:rsidRPr="0009263D" w14:paraId="5753C9C9" w14:textId="77777777" w:rsidTr="008065AA">
        <w:tc>
          <w:tcPr>
            <w:tcW w:w="1080" w:type="dxa"/>
            <w:shd w:val="clear" w:color="auto" w:fill="auto"/>
          </w:tcPr>
          <w:p w14:paraId="4A71A27C" w14:textId="77777777" w:rsidR="00272D7E" w:rsidRDefault="00272D7E" w:rsidP="00045255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4735268" w14:textId="58D51864" w:rsidR="00272D7E" w:rsidRDefault="00272D7E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14.2.2 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 xml:space="preserve">Clerk </w:t>
            </w:r>
            <w:r w:rsidR="007B70F7" w:rsidRPr="00272D7E">
              <w:rPr>
                <w:rFonts w:cs="Calibri"/>
                <w:sz w:val="22"/>
                <w:szCs w:val="22"/>
                <w:u w:val="single"/>
              </w:rPr>
              <w:t>to ascertain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 xml:space="preserve"> whether ivy is a risk to the tree or </w:t>
            </w:r>
            <w:proofErr w:type="gramStart"/>
            <w:r w:rsidRPr="00272D7E">
              <w:rPr>
                <w:rFonts w:cs="Calibri"/>
                <w:sz w:val="22"/>
                <w:szCs w:val="22"/>
                <w:u w:val="single"/>
              </w:rPr>
              <w:t>not</w:t>
            </w:r>
            <w:proofErr w:type="gramEnd"/>
          </w:p>
          <w:p w14:paraId="572D0DB6" w14:textId="304E585F" w:rsidR="00272D7E" w:rsidRDefault="00622E58" w:rsidP="0096692A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Clerk </w:t>
            </w:r>
            <w:r w:rsidR="001D7B73">
              <w:rPr>
                <w:rFonts w:cs="Calibri"/>
                <w:sz w:val="22"/>
                <w:szCs w:val="22"/>
              </w:rPr>
              <w:t xml:space="preserve">confirmed that the tree was not on SPC land and this item was noted as complete. </w:t>
            </w:r>
            <w:r w:rsidR="00763E43">
              <w:rPr>
                <w:rFonts w:cs="Calibri"/>
                <w:sz w:val="22"/>
                <w:szCs w:val="22"/>
              </w:rPr>
              <w:t xml:space="preserve"> </w:t>
            </w:r>
            <w:r w:rsidR="00947D46">
              <w:rPr>
                <w:rFonts w:cs="Calibri"/>
                <w:sz w:val="22"/>
                <w:szCs w:val="22"/>
              </w:rPr>
              <w:t xml:space="preserve"> </w:t>
            </w:r>
          </w:p>
          <w:p w14:paraId="7673E637" w14:textId="77777777" w:rsidR="00272D7E" w:rsidRDefault="00272D7E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</w:p>
        </w:tc>
      </w:tr>
      <w:tr w:rsidR="00045255" w:rsidRPr="0009263D" w14:paraId="70ACFAE0" w14:textId="77777777" w:rsidTr="008065AA">
        <w:tc>
          <w:tcPr>
            <w:tcW w:w="1080" w:type="dxa"/>
            <w:shd w:val="clear" w:color="auto" w:fill="auto"/>
          </w:tcPr>
          <w:p w14:paraId="4470FCF6" w14:textId="77777777" w:rsidR="00045255" w:rsidRDefault="00045255" w:rsidP="00045255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DA53425" w14:textId="77777777" w:rsidR="00045255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14.3 </w:t>
            </w:r>
            <w:r w:rsidRPr="00084251">
              <w:rPr>
                <w:rFonts w:cs="Calibri"/>
                <w:sz w:val="22"/>
                <w:szCs w:val="22"/>
                <w:u w:val="single"/>
              </w:rPr>
              <w:t>Clerk to contact WBC regarding a safety survey on tress located on SPC land</w:t>
            </w:r>
            <w:r>
              <w:rPr>
                <w:rFonts w:cs="Calibri"/>
                <w:sz w:val="22"/>
                <w:szCs w:val="22"/>
                <w:u w:val="single"/>
              </w:rPr>
              <w:t>.</w:t>
            </w:r>
          </w:p>
          <w:p w14:paraId="05CE53ED" w14:textId="305980F8" w:rsidR="00045255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</w:t>
            </w:r>
            <w:r w:rsidR="001D7B73">
              <w:rPr>
                <w:rFonts w:cs="Calibri"/>
                <w:sz w:val="22"/>
                <w:szCs w:val="22"/>
              </w:rPr>
              <w:t xml:space="preserve">Deputy Clerk </w:t>
            </w:r>
            <w:r w:rsidR="00D60BA3">
              <w:rPr>
                <w:rFonts w:cs="Calibri"/>
                <w:sz w:val="22"/>
                <w:szCs w:val="22"/>
              </w:rPr>
              <w:t xml:space="preserve">noted that she </w:t>
            </w:r>
            <w:r w:rsidR="001D7B73">
              <w:rPr>
                <w:rFonts w:cs="Calibri"/>
                <w:sz w:val="22"/>
                <w:szCs w:val="22"/>
              </w:rPr>
              <w:t xml:space="preserve">had contacted three </w:t>
            </w:r>
            <w:r w:rsidR="00D25845">
              <w:rPr>
                <w:rFonts w:cs="Calibri"/>
                <w:sz w:val="22"/>
                <w:szCs w:val="22"/>
              </w:rPr>
              <w:t xml:space="preserve">surveyors to quote for the work. </w:t>
            </w:r>
          </w:p>
          <w:p w14:paraId="57764E76" w14:textId="77777777" w:rsidR="00045255" w:rsidRPr="00D3045C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045255" w:rsidRPr="0009263D" w14:paraId="51C3F3DF" w14:textId="77777777" w:rsidTr="008065AA">
        <w:tc>
          <w:tcPr>
            <w:tcW w:w="1080" w:type="dxa"/>
            <w:shd w:val="clear" w:color="auto" w:fill="auto"/>
          </w:tcPr>
          <w:p w14:paraId="372166CD" w14:textId="77777777" w:rsidR="00045255" w:rsidRDefault="00045255" w:rsidP="00045255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7719107" w14:textId="77777777" w:rsidR="00045255" w:rsidRDefault="00045255" w:rsidP="00045255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</w:rPr>
              <w:t xml:space="preserve">14.4 </w:t>
            </w:r>
            <w:r w:rsidRPr="00084251">
              <w:rPr>
                <w:rFonts w:cs="Calibri"/>
                <w:sz w:val="22"/>
                <w:szCs w:val="22"/>
                <w:u w:val="single"/>
              </w:rPr>
              <w:t xml:space="preserve">Volunteer evening to be </w:t>
            </w:r>
            <w:proofErr w:type="spellStart"/>
            <w:r w:rsidRPr="00084251">
              <w:rPr>
                <w:rFonts w:cs="Calibri"/>
                <w:sz w:val="22"/>
                <w:szCs w:val="22"/>
                <w:u w:val="single"/>
              </w:rPr>
              <w:t>organised</w:t>
            </w:r>
            <w:proofErr w:type="spellEnd"/>
            <w:r w:rsidRPr="00084251">
              <w:rPr>
                <w:rFonts w:cs="Calibri"/>
                <w:sz w:val="22"/>
                <w:szCs w:val="22"/>
                <w:u w:val="single"/>
              </w:rPr>
              <w:t xml:space="preserve"> for October 2021 to say thank you for efforts made during the pandemic</w:t>
            </w:r>
            <w:r>
              <w:rPr>
                <w:rFonts w:cs="Calibri"/>
                <w:sz w:val="22"/>
                <w:szCs w:val="22"/>
                <w:u w:val="single"/>
              </w:rPr>
              <w:t>.</w:t>
            </w:r>
          </w:p>
          <w:p w14:paraId="7AD5891D" w14:textId="21DBF7FC" w:rsidR="00045255" w:rsidRDefault="00045255" w:rsidP="00D25845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</w:rPr>
              <w:t xml:space="preserve">The </w:t>
            </w:r>
            <w:r w:rsidR="00D25845">
              <w:rPr>
                <w:rFonts w:cs="Calibri"/>
                <w:sz w:val="22"/>
                <w:szCs w:val="22"/>
              </w:rPr>
              <w:t xml:space="preserve">Deputy </w:t>
            </w:r>
            <w:r>
              <w:rPr>
                <w:rFonts w:cs="Calibri"/>
                <w:sz w:val="22"/>
                <w:szCs w:val="22"/>
              </w:rPr>
              <w:t xml:space="preserve">Clerk </w:t>
            </w:r>
            <w:r w:rsidR="001604C2">
              <w:rPr>
                <w:rFonts w:cs="Calibri"/>
                <w:sz w:val="22"/>
                <w:szCs w:val="22"/>
              </w:rPr>
              <w:t>confirmed that this item was ongoing</w:t>
            </w:r>
            <w:r w:rsidR="00D25845">
              <w:rPr>
                <w:rFonts w:cs="Calibri"/>
                <w:sz w:val="22"/>
                <w:szCs w:val="22"/>
              </w:rPr>
              <w:t xml:space="preserve"> and that she would be </w:t>
            </w:r>
            <w:proofErr w:type="spellStart"/>
            <w:r w:rsidR="00D25845">
              <w:rPr>
                <w:rFonts w:cs="Calibri"/>
                <w:sz w:val="22"/>
                <w:szCs w:val="22"/>
              </w:rPr>
              <w:t>organising</w:t>
            </w:r>
            <w:proofErr w:type="spellEnd"/>
            <w:r w:rsidR="00D25845">
              <w:rPr>
                <w:rFonts w:cs="Calibri"/>
                <w:sz w:val="22"/>
                <w:szCs w:val="22"/>
              </w:rPr>
              <w:t xml:space="preserve"> the event with </w:t>
            </w:r>
            <w:r w:rsidR="00D60BA3">
              <w:rPr>
                <w:rFonts w:cs="Calibri"/>
                <w:sz w:val="22"/>
                <w:szCs w:val="22"/>
              </w:rPr>
              <w:t xml:space="preserve">other SPC staff members. </w:t>
            </w:r>
            <w:r w:rsidR="00D25845">
              <w:rPr>
                <w:rFonts w:cs="Calibri"/>
                <w:sz w:val="22"/>
                <w:szCs w:val="22"/>
              </w:rPr>
              <w:t xml:space="preserve"> </w:t>
            </w:r>
          </w:p>
          <w:p w14:paraId="6CFA19FD" w14:textId="77777777" w:rsidR="00045255" w:rsidRPr="00084251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  <w:u w:val="single"/>
              </w:rPr>
            </w:pPr>
          </w:p>
        </w:tc>
      </w:tr>
      <w:tr w:rsidR="00272D7E" w:rsidRPr="0009263D" w14:paraId="59F197AA" w14:textId="77777777" w:rsidTr="008065AA">
        <w:tc>
          <w:tcPr>
            <w:tcW w:w="1080" w:type="dxa"/>
            <w:shd w:val="clear" w:color="auto" w:fill="auto"/>
          </w:tcPr>
          <w:p w14:paraId="4A591CD4" w14:textId="77777777" w:rsidR="00272D7E" w:rsidRDefault="00272D7E" w:rsidP="00272D7E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7B3CFF3" w14:textId="77777777" w:rsidR="00272D7E" w:rsidRDefault="00272D7E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32.3.2 </w:t>
            </w:r>
            <w:r w:rsidRPr="00272D7E">
              <w:rPr>
                <w:rFonts w:cs="Calibri"/>
                <w:sz w:val="22"/>
                <w:szCs w:val="22"/>
                <w:u w:val="single"/>
              </w:rPr>
              <w:t xml:space="preserve">Clerk to draft a policy on SPC’s approach to </w:t>
            </w:r>
            <w:proofErr w:type="gramStart"/>
            <w:r w:rsidRPr="00272D7E">
              <w:rPr>
                <w:rFonts w:cs="Calibri"/>
                <w:sz w:val="22"/>
                <w:szCs w:val="22"/>
                <w:u w:val="single"/>
              </w:rPr>
              <w:t>CCTV</w:t>
            </w:r>
            <w:proofErr w:type="gramEnd"/>
            <w:r w:rsidRPr="00B21E50">
              <w:rPr>
                <w:rFonts w:cs="Calibri"/>
                <w:sz w:val="22"/>
                <w:szCs w:val="22"/>
              </w:rPr>
              <w:t xml:space="preserve"> </w:t>
            </w:r>
          </w:p>
          <w:p w14:paraId="283D7C70" w14:textId="627D851B" w:rsidR="00272D7E" w:rsidRDefault="00997084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See item 55.</w:t>
            </w:r>
          </w:p>
          <w:p w14:paraId="59DBA263" w14:textId="77777777" w:rsidR="00272D7E" w:rsidRPr="00CC2BA4" w:rsidRDefault="00272D7E" w:rsidP="00272D7E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</w:p>
        </w:tc>
      </w:tr>
      <w:tr w:rsidR="00181D08" w:rsidRPr="0009263D" w14:paraId="1464AF2F" w14:textId="77777777" w:rsidTr="008065AA">
        <w:tc>
          <w:tcPr>
            <w:tcW w:w="1080" w:type="dxa"/>
            <w:shd w:val="clear" w:color="auto" w:fill="auto"/>
          </w:tcPr>
          <w:p w14:paraId="36D5D0E5" w14:textId="6EE29AFB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 xml:space="preserve">43.2.2 </w:t>
            </w:r>
          </w:p>
        </w:tc>
        <w:tc>
          <w:tcPr>
            <w:tcW w:w="8985" w:type="dxa"/>
            <w:shd w:val="clear" w:color="auto" w:fill="auto"/>
          </w:tcPr>
          <w:p w14:paraId="1C8BA176" w14:textId="77777777" w:rsidR="00181D08" w:rsidRDefault="00181D08" w:rsidP="00181D08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  <w:u w:val="single"/>
              </w:rPr>
            </w:pPr>
            <w:r w:rsidRPr="00181D08">
              <w:rPr>
                <w:rFonts w:cs="Calibri"/>
                <w:sz w:val="22"/>
                <w:szCs w:val="22"/>
                <w:u w:val="single"/>
              </w:rPr>
              <w:t xml:space="preserve">Article to be added to newsletter and SPC website about the cost of litter </w:t>
            </w:r>
            <w:proofErr w:type="gramStart"/>
            <w:r w:rsidRPr="00181D08">
              <w:rPr>
                <w:rFonts w:cs="Calibri"/>
                <w:sz w:val="22"/>
                <w:szCs w:val="22"/>
                <w:u w:val="single"/>
              </w:rPr>
              <w:t>disposal</w:t>
            </w:r>
            <w:proofErr w:type="gramEnd"/>
            <w:r w:rsidRPr="00181D08">
              <w:rPr>
                <w:rFonts w:cs="Calibri"/>
                <w:sz w:val="22"/>
                <w:szCs w:val="22"/>
                <w:u w:val="single"/>
              </w:rPr>
              <w:t xml:space="preserve"> </w:t>
            </w:r>
          </w:p>
          <w:p w14:paraId="2D37E2FA" w14:textId="6AE87B67" w:rsidR="00181D08" w:rsidRDefault="00267B5E" w:rsidP="004D75B6">
            <w:pPr>
              <w:pStyle w:val="Notice"/>
              <w:spacing w:after="0"/>
              <w:rPr>
                <w:rFonts w:cs="Calibri"/>
                <w:bCs/>
                <w:sz w:val="22"/>
                <w:szCs w:val="22"/>
              </w:rPr>
            </w:pPr>
            <w:r w:rsidRPr="004D75B6">
              <w:rPr>
                <w:rFonts w:cs="Calibri"/>
                <w:bCs/>
                <w:sz w:val="22"/>
                <w:szCs w:val="22"/>
              </w:rPr>
              <w:t xml:space="preserve">The Clerk </w:t>
            </w:r>
            <w:r w:rsidR="00DC4299">
              <w:rPr>
                <w:rFonts w:cs="Calibri"/>
                <w:bCs/>
                <w:sz w:val="22"/>
                <w:szCs w:val="22"/>
              </w:rPr>
              <w:t>confirmed</w:t>
            </w:r>
            <w:r w:rsidRPr="004D75B6">
              <w:rPr>
                <w:rFonts w:cs="Calibri"/>
                <w:bCs/>
                <w:sz w:val="22"/>
                <w:szCs w:val="22"/>
              </w:rPr>
              <w:t xml:space="preserve"> that information about litter had been added to the </w:t>
            </w:r>
            <w:r w:rsidR="004D75B6" w:rsidRPr="004D75B6">
              <w:rPr>
                <w:rFonts w:cs="Calibri"/>
                <w:bCs/>
                <w:sz w:val="22"/>
                <w:szCs w:val="22"/>
              </w:rPr>
              <w:t>website</w:t>
            </w:r>
            <w:r w:rsidR="00DC4299">
              <w:rPr>
                <w:rFonts w:cs="Calibri"/>
                <w:bCs/>
                <w:sz w:val="22"/>
                <w:szCs w:val="22"/>
              </w:rPr>
              <w:t xml:space="preserve">. </w:t>
            </w:r>
            <w:r w:rsidR="004D75B6" w:rsidRPr="004D75B6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DC4299">
              <w:rPr>
                <w:rFonts w:cs="Calibri"/>
                <w:bCs/>
                <w:sz w:val="22"/>
                <w:szCs w:val="22"/>
              </w:rPr>
              <w:t>It</w:t>
            </w:r>
            <w:r w:rsidR="004D75B6" w:rsidRPr="004D75B6">
              <w:rPr>
                <w:rFonts w:cs="Calibri"/>
                <w:bCs/>
                <w:sz w:val="22"/>
                <w:szCs w:val="22"/>
              </w:rPr>
              <w:t xml:space="preserve"> was</w:t>
            </w:r>
            <w:r w:rsidR="00DC4299">
              <w:rPr>
                <w:rFonts w:cs="Calibri"/>
                <w:bCs/>
                <w:sz w:val="22"/>
                <w:szCs w:val="22"/>
              </w:rPr>
              <w:t xml:space="preserve"> noted that this was part of an</w:t>
            </w:r>
            <w:r w:rsidR="004D75B6" w:rsidRPr="004D75B6">
              <w:rPr>
                <w:rFonts w:cs="Calibri"/>
                <w:bCs/>
                <w:sz w:val="22"/>
                <w:szCs w:val="22"/>
              </w:rPr>
              <w:t xml:space="preserve"> ongoing campaign. </w:t>
            </w:r>
            <w:r w:rsidRPr="004D75B6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  <w:p w14:paraId="43BBBD94" w14:textId="5A348DFC" w:rsidR="004D75B6" w:rsidRPr="004D75B6" w:rsidRDefault="004D75B6" w:rsidP="004D75B6">
            <w:pPr>
              <w:pStyle w:val="Notice"/>
              <w:spacing w:after="0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181D08" w:rsidRPr="0009263D" w14:paraId="34B71FF4" w14:textId="77777777" w:rsidTr="008065AA">
        <w:tc>
          <w:tcPr>
            <w:tcW w:w="1080" w:type="dxa"/>
            <w:shd w:val="clear" w:color="auto" w:fill="auto"/>
          </w:tcPr>
          <w:p w14:paraId="29C3B5F7" w14:textId="3F4A533B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43.3</w:t>
            </w:r>
          </w:p>
        </w:tc>
        <w:tc>
          <w:tcPr>
            <w:tcW w:w="8985" w:type="dxa"/>
            <w:shd w:val="clear" w:color="auto" w:fill="auto"/>
          </w:tcPr>
          <w:p w14:paraId="18786A43" w14:textId="77777777" w:rsidR="00181D08" w:rsidRDefault="00181D08" w:rsidP="00181D08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  <w:u w:val="single"/>
              </w:rPr>
            </w:pPr>
            <w:r w:rsidRPr="00181D08">
              <w:rPr>
                <w:rFonts w:cs="Calibri"/>
                <w:sz w:val="22"/>
                <w:szCs w:val="22"/>
                <w:u w:val="single"/>
              </w:rPr>
              <w:t xml:space="preserve">Clerk to research cost of a new bus shelter on Hollow Lane </w:t>
            </w:r>
          </w:p>
          <w:p w14:paraId="05B741B0" w14:textId="291735FD" w:rsidR="00181D08" w:rsidRPr="00267B5E" w:rsidRDefault="00267B5E" w:rsidP="00181D08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 w:rsidRPr="00267B5E">
              <w:rPr>
                <w:rFonts w:cs="Calibri"/>
                <w:sz w:val="22"/>
                <w:szCs w:val="22"/>
              </w:rPr>
              <w:t xml:space="preserve">The Clerk confirmed that this was ongoing. </w:t>
            </w:r>
          </w:p>
          <w:p w14:paraId="54289A5F" w14:textId="5E9142A9" w:rsidR="00181D08" w:rsidRPr="00181D08" w:rsidRDefault="00181D08" w:rsidP="00181D0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  <w:u w:val="single"/>
              </w:rPr>
            </w:pPr>
          </w:p>
        </w:tc>
      </w:tr>
      <w:tr w:rsidR="00181D08" w:rsidRPr="0009263D" w14:paraId="31F11BDB" w14:textId="77777777" w:rsidTr="008065AA">
        <w:tc>
          <w:tcPr>
            <w:tcW w:w="1080" w:type="dxa"/>
            <w:shd w:val="clear" w:color="auto" w:fill="auto"/>
          </w:tcPr>
          <w:p w14:paraId="055B653C" w14:textId="25E3FDFE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43.7.5</w:t>
            </w:r>
          </w:p>
        </w:tc>
        <w:tc>
          <w:tcPr>
            <w:tcW w:w="8985" w:type="dxa"/>
            <w:shd w:val="clear" w:color="auto" w:fill="auto"/>
          </w:tcPr>
          <w:p w14:paraId="0B75AA64" w14:textId="77777777" w:rsidR="00181D08" w:rsidRDefault="00181D08" w:rsidP="00B478E3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 w:rsidRPr="00181D08">
              <w:rPr>
                <w:rFonts w:cs="Calibri"/>
                <w:sz w:val="22"/>
                <w:szCs w:val="22"/>
                <w:u w:val="single"/>
              </w:rPr>
              <w:t xml:space="preserve">Clerk to circulate list of assets expected to come under ownership of SPC to the facilities management strategy working party. </w:t>
            </w:r>
          </w:p>
          <w:p w14:paraId="44ED73F0" w14:textId="562E11FA" w:rsidR="00181D08" w:rsidRPr="00267B5E" w:rsidRDefault="00267B5E" w:rsidP="00181D08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 w:rsidRPr="00267B5E">
              <w:rPr>
                <w:rFonts w:cs="Calibri"/>
                <w:sz w:val="22"/>
                <w:szCs w:val="22"/>
              </w:rPr>
              <w:t xml:space="preserve">This item was noted as complete. </w:t>
            </w:r>
          </w:p>
          <w:p w14:paraId="1E475769" w14:textId="3C167759" w:rsidR="00181D08" w:rsidRPr="00181D08" w:rsidRDefault="00181D08" w:rsidP="00181D0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  <w:u w:val="single"/>
              </w:rPr>
            </w:pPr>
          </w:p>
        </w:tc>
      </w:tr>
      <w:tr w:rsidR="00181D08" w:rsidRPr="0009263D" w14:paraId="11952536" w14:textId="77777777" w:rsidTr="008065AA">
        <w:tc>
          <w:tcPr>
            <w:tcW w:w="1080" w:type="dxa"/>
            <w:shd w:val="clear" w:color="auto" w:fill="auto"/>
          </w:tcPr>
          <w:p w14:paraId="7B34D2EC" w14:textId="6019B113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45.2.2 </w:t>
            </w:r>
          </w:p>
        </w:tc>
        <w:tc>
          <w:tcPr>
            <w:tcW w:w="8985" w:type="dxa"/>
            <w:shd w:val="clear" w:color="auto" w:fill="auto"/>
          </w:tcPr>
          <w:p w14:paraId="745F93A0" w14:textId="77777777" w:rsidR="00181D08" w:rsidRDefault="00181D08" w:rsidP="00B478E3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 w:rsidRPr="00181D08">
              <w:rPr>
                <w:rFonts w:cs="Calibri"/>
                <w:sz w:val="22"/>
                <w:szCs w:val="22"/>
                <w:u w:val="single"/>
              </w:rPr>
              <w:t xml:space="preserve">Clerk to obtain further information from the Wokingham job support </w:t>
            </w:r>
            <w:proofErr w:type="spellStart"/>
            <w:r w:rsidRPr="00181D08">
              <w:rPr>
                <w:rFonts w:cs="Calibri"/>
                <w:sz w:val="22"/>
                <w:szCs w:val="22"/>
                <w:u w:val="single"/>
              </w:rPr>
              <w:t>centre</w:t>
            </w:r>
            <w:proofErr w:type="spellEnd"/>
            <w:r w:rsidRPr="00181D08">
              <w:rPr>
                <w:rFonts w:cs="Calibri"/>
                <w:sz w:val="22"/>
                <w:szCs w:val="22"/>
                <w:u w:val="single"/>
              </w:rPr>
              <w:t xml:space="preserve"> about the number of people that it had helped in the parish. </w:t>
            </w:r>
          </w:p>
          <w:p w14:paraId="0F49EFDF" w14:textId="56C419F2" w:rsidR="00181D08" w:rsidRDefault="004D75B6" w:rsidP="004D75B6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4D75B6">
              <w:rPr>
                <w:rFonts w:cs="Calibri"/>
                <w:sz w:val="22"/>
                <w:szCs w:val="22"/>
              </w:rPr>
              <w:t xml:space="preserve">The Clerk confirmed that he had received a response from Wokingham </w:t>
            </w:r>
            <w:r w:rsidR="0004184B">
              <w:rPr>
                <w:rFonts w:cs="Calibri"/>
                <w:sz w:val="22"/>
                <w:szCs w:val="22"/>
              </w:rPr>
              <w:t>J</w:t>
            </w:r>
            <w:r w:rsidRPr="004D75B6">
              <w:rPr>
                <w:rFonts w:cs="Calibri"/>
                <w:sz w:val="22"/>
                <w:szCs w:val="22"/>
              </w:rPr>
              <w:t>o</w:t>
            </w:r>
            <w:r w:rsidR="00962466">
              <w:rPr>
                <w:rFonts w:cs="Calibri"/>
                <w:sz w:val="22"/>
                <w:szCs w:val="22"/>
              </w:rPr>
              <w:t>b</w:t>
            </w:r>
            <w:r w:rsidRPr="004D75B6">
              <w:rPr>
                <w:rFonts w:cs="Calibri"/>
                <w:sz w:val="22"/>
                <w:szCs w:val="22"/>
              </w:rPr>
              <w:t xml:space="preserve"> </w:t>
            </w:r>
            <w:r w:rsidR="0004184B">
              <w:rPr>
                <w:rFonts w:cs="Calibri"/>
                <w:sz w:val="22"/>
                <w:szCs w:val="22"/>
              </w:rPr>
              <w:t>S</w:t>
            </w:r>
            <w:r w:rsidRPr="004D75B6">
              <w:rPr>
                <w:rFonts w:cs="Calibri"/>
                <w:sz w:val="22"/>
                <w:szCs w:val="22"/>
              </w:rPr>
              <w:t xml:space="preserve">upport </w:t>
            </w:r>
            <w:r w:rsidR="0004184B">
              <w:rPr>
                <w:rFonts w:cs="Calibri"/>
                <w:sz w:val="22"/>
                <w:szCs w:val="22"/>
              </w:rPr>
              <w:t>C</w:t>
            </w:r>
            <w:r w:rsidRPr="004D75B6">
              <w:rPr>
                <w:rFonts w:cs="Calibri"/>
                <w:sz w:val="22"/>
                <w:szCs w:val="22"/>
              </w:rPr>
              <w:t xml:space="preserve">entre </w:t>
            </w:r>
            <w:r w:rsidR="00CA6295">
              <w:rPr>
                <w:rFonts w:cs="Calibri"/>
                <w:sz w:val="22"/>
                <w:szCs w:val="22"/>
              </w:rPr>
              <w:t>st</w:t>
            </w:r>
            <w:r w:rsidR="00677342">
              <w:rPr>
                <w:rFonts w:cs="Calibri"/>
                <w:sz w:val="22"/>
                <w:szCs w:val="22"/>
              </w:rPr>
              <w:t xml:space="preserve">ating </w:t>
            </w:r>
            <w:r w:rsidRPr="004D75B6">
              <w:rPr>
                <w:rFonts w:cs="Calibri"/>
                <w:sz w:val="22"/>
                <w:szCs w:val="22"/>
              </w:rPr>
              <w:t xml:space="preserve">that </w:t>
            </w:r>
            <w:r w:rsidR="00CA6295">
              <w:rPr>
                <w:rFonts w:cs="Calibri"/>
                <w:sz w:val="22"/>
                <w:szCs w:val="22"/>
              </w:rPr>
              <w:t>it</w:t>
            </w:r>
            <w:r w:rsidRPr="004D75B6">
              <w:rPr>
                <w:rFonts w:cs="Calibri"/>
                <w:sz w:val="22"/>
                <w:szCs w:val="22"/>
              </w:rPr>
              <w:t xml:space="preserve"> had not </w:t>
            </w:r>
            <w:r w:rsidR="007C05B7">
              <w:rPr>
                <w:rFonts w:cs="Calibri"/>
                <w:sz w:val="22"/>
                <w:szCs w:val="22"/>
              </w:rPr>
              <w:t>supported</w:t>
            </w:r>
            <w:r w:rsidRPr="004D75B6">
              <w:rPr>
                <w:rFonts w:cs="Calibri"/>
                <w:sz w:val="22"/>
                <w:szCs w:val="22"/>
              </w:rPr>
              <w:t xml:space="preserve"> Shinfield residents in the last year however </w:t>
            </w:r>
            <w:r w:rsidR="00240663">
              <w:rPr>
                <w:rFonts w:cs="Calibri"/>
                <w:sz w:val="22"/>
                <w:szCs w:val="22"/>
              </w:rPr>
              <w:t xml:space="preserve">this was due in part to it being closed </w:t>
            </w:r>
            <w:r w:rsidRPr="004D75B6">
              <w:rPr>
                <w:rFonts w:cs="Calibri"/>
                <w:sz w:val="22"/>
                <w:szCs w:val="22"/>
              </w:rPr>
              <w:t xml:space="preserve">for </w:t>
            </w:r>
            <w:r w:rsidR="00240663">
              <w:rPr>
                <w:rFonts w:cs="Calibri"/>
                <w:sz w:val="22"/>
                <w:szCs w:val="22"/>
              </w:rPr>
              <w:t xml:space="preserve">eight </w:t>
            </w:r>
            <w:r w:rsidRPr="004D75B6">
              <w:rPr>
                <w:rFonts w:cs="Calibri"/>
                <w:sz w:val="22"/>
                <w:szCs w:val="22"/>
              </w:rPr>
              <w:t>months</w:t>
            </w:r>
            <w:r w:rsidR="00240663">
              <w:rPr>
                <w:rFonts w:cs="Calibri"/>
                <w:sz w:val="22"/>
                <w:szCs w:val="22"/>
              </w:rPr>
              <w:t xml:space="preserve"> during the pandemic</w:t>
            </w:r>
            <w:r w:rsidRPr="004D75B6">
              <w:rPr>
                <w:rFonts w:cs="Calibri"/>
                <w:sz w:val="22"/>
                <w:szCs w:val="22"/>
              </w:rPr>
              <w:t xml:space="preserve">. </w:t>
            </w:r>
          </w:p>
          <w:p w14:paraId="3FB5AA5D" w14:textId="37558CE6" w:rsidR="00B478E3" w:rsidRDefault="00B478E3" w:rsidP="004D75B6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6696AF82" w14:textId="670124C3" w:rsidR="004D75B6" w:rsidRPr="00645BB9" w:rsidRDefault="00B478E3" w:rsidP="00645BB9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It was </w:t>
            </w:r>
            <w:r w:rsidRPr="00645BB9">
              <w:rPr>
                <w:rFonts w:cs="Calibri"/>
                <w:b/>
                <w:bCs/>
                <w:sz w:val="22"/>
                <w:szCs w:val="22"/>
              </w:rPr>
              <w:t xml:space="preserve">AGREED </w:t>
            </w:r>
            <w:r>
              <w:rPr>
                <w:rFonts w:cs="Calibri"/>
                <w:sz w:val="22"/>
                <w:szCs w:val="22"/>
              </w:rPr>
              <w:t xml:space="preserve">that the Clerk would </w:t>
            </w:r>
            <w:r w:rsidR="00001716">
              <w:rPr>
                <w:rFonts w:cs="Calibri"/>
                <w:sz w:val="22"/>
                <w:szCs w:val="22"/>
              </w:rPr>
              <w:t>respond</w:t>
            </w:r>
            <w:r>
              <w:rPr>
                <w:rFonts w:cs="Calibri"/>
                <w:sz w:val="22"/>
                <w:szCs w:val="22"/>
              </w:rPr>
              <w:t xml:space="preserve"> to </w:t>
            </w:r>
            <w:r w:rsidR="00FF59C7">
              <w:rPr>
                <w:rFonts w:cs="Calibri"/>
                <w:sz w:val="22"/>
                <w:szCs w:val="22"/>
              </w:rPr>
              <w:t xml:space="preserve">the support </w:t>
            </w:r>
            <w:proofErr w:type="spellStart"/>
            <w:r w:rsidR="00FF59C7">
              <w:rPr>
                <w:rFonts w:cs="Calibri"/>
                <w:sz w:val="22"/>
                <w:szCs w:val="22"/>
              </w:rPr>
              <w:t>centre</w:t>
            </w:r>
            <w:proofErr w:type="spellEnd"/>
            <w:r w:rsidR="00FF59C7">
              <w:rPr>
                <w:rFonts w:cs="Calibri"/>
                <w:sz w:val="22"/>
                <w:szCs w:val="22"/>
              </w:rPr>
              <w:t xml:space="preserve"> offering the opportunity to </w:t>
            </w:r>
            <w:r w:rsidR="00990538">
              <w:rPr>
                <w:rFonts w:cs="Calibri"/>
                <w:sz w:val="22"/>
                <w:szCs w:val="22"/>
              </w:rPr>
              <w:t>use facilities at the</w:t>
            </w:r>
            <w:r w:rsidR="00001716">
              <w:rPr>
                <w:rFonts w:cs="Calibri"/>
                <w:sz w:val="22"/>
                <w:szCs w:val="22"/>
              </w:rPr>
              <w:t xml:space="preserve"> new </w:t>
            </w:r>
            <w:r w:rsidR="00FF59C7">
              <w:rPr>
                <w:rFonts w:cs="Calibri"/>
                <w:sz w:val="22"/>
                <w:szCs w:val="22"/>
              </w:rPr>
              <w:t xml:space="preserve">community </w:t>
            </w:r>
            <w:proofErr w:type="spellStart"/>
            <w:r w:rsidR="00FF59C7">
              <w:rPr>
                <w:rFonts w:cs="Calibri"/>
                <w:sz w:val="22"/>
                <w:szCs w:val="22"/>
              </w:rPr>
              <w:t>centr</w:t>
            </w:r>
            <w:r w:rsidR="00645BB9">
              <w:rPr>
                <w:rFonts w:cs="Calibri"/>
                <w:sz w:val="22"/>
                <w:szCs w:val="22"/>
              </w:rPr>
              <w:t>e</w:t>
            </w:r>
            <w:proofErr w:type="spellEnd"/>
            <w:r w:rsidR="00645BB9">
              <w:rPr>
                <w:rFonts w:cs="Calibri"/>
                <w:sz w:val="22"/>
                <w:szCs w:val="22"/>
              </w:rPr>
              <w:t xml:space="preserve"> on a </w:t>
            </w:r>
            <w:r w:rsidR="00916E89">
              <w:rPr>
                <w:rFonts w:cs="Calibri"/>
                <w:sz w:val="22"/>
                <w:szCs w:val="22"/>
              </w:rPr>
              <w:t>rent-free</w:t>
            </w:r>
            <w:r w:rsidR="00645BB9">
              <w:rPr>
                <w:rFonts w:cs="Calibri"/>
                <w:sz w:val="22"/>
                <w:szCs w:val="22"/>
              </w:rPr>
              <w:t xml:space="preserve"> basis</w:t>
            </w:r>
            <w:r w:rsidR="00C959D7">
              <w:rPr>
                <w:rFonts w:cs="Calibri"/>
                <w:sz w:val="22"/>
                <w:szCs w:val="22"/>
              </w:rPr>
              <w:t xml:space="preserve"> once a month. </w:t>
            </w:r>
          </w:p>
          <w:p w14:paraId="348C9DF9" w14:textId="11AF5B30" w:rsidR="00181D08" w:rsidRPr="00181D08" w:rsidRDefault="00181D08" w:rsidP="00181D0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  <w:u w:val="single"/>
              </w:rPr>
            </w:pPr>
          </w:p>
        </w:tc>
      </w:tr>
      <w:tr w:rsidR="00181D08" w:rsidRPr="0009263D" w14:paraId="09D87D65" w14:textId="77777777" w:rsidTr="008065AA">
        <w:tc>
          <w:tcPr>
            <w:tcW w:w="1080" w:type="dxa"/>
            <w:shd w:val="clear" w:color="auto" w:fill="auto"/>
          </w:tcPr>
          <w:p w14:paraId="7929CBE9" w14:textId="4432535F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48</w:t>
            </w:r>
          </w:p>
        </w:tc>
        <w:tc>
          <w:tcPr>
            <w:tcW w:w="8985" w:type="dxa"/>
            <w:shd w:val="clear" w:color="auto" w:fill="auto"/>
          </w:tcPr>
          <w:p w14:paraId="3AB47B81" w14:textId="77777777" w:rsidR="00181D08" w:rsidRDefault="00181D08" w:rsidP="007C05B7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 w:rsidRPr="00181D08">
              <w:rPr>
                <w:rFonts w:cs="Calibri"/>
                <w:sz w:val="22"/>
                <w:szCs w:val="22"/>
                <w:u w:val="single"/>
              </w:rPr>
              <w:t xml:space="preserve">Cllr </w:t>
            </w:r>
            <w:proofErr w:type="spellStart"/>
            <w:r w:rsidRPr="00181D08">
              <w:rPr>
                <w:rFonts w:cs="Calibri"/>
                <w:sz w:val="22"/>
                <w:szCs w:val="22"/>
                <w:u w:val="single"/>
              </w:rPr>
              <w:t>Jahromi</w:t>
            </w:r>
            <w:proofErr w:type="spellEnd"/>
            <w:r w:rsidRPr="00181D08">
              <w:rPr>
                <w:rFonts w:cs="Calibri"/>
                <w:sz w:val="22"/>
                <w:szCs w:val="22"/>
                <w:u w:val="single"/>
              </w:rPr>
              <w:t xml:space="preserve"> to supply Clerk with information on flower bed and monument to enable his to add it to the next R&amp;A agenda </w:t>
            </w:r>
          </w:p>
          <w:p w14:paraId="5380A8CC" w14:textId="117B0BC3" w:rsidR="00181D08" w:rsidRPr="00AF1730" w:rsidRDefault="00B75DF5" w:rsidP="00AF1730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 w:rsidRPr="00B75DF5">
              <w:rPr>
                <w:rFonts w:cs="Calibri"/>
                <w:sz w:val="22"/>
                <w:szCs w:val="22"/>
              </w:rPr>
              <w:t xml:space="preserve">In the absence of Cllr. </w:t>
            </w:r>
            <w:proofErr w:type="spellStart"/>
            <w:r w:rsidRPr="00B75DF5">
              <w:rPr>
                <w:rFonts w:cs="Calibri"/>
                <w:sz w:val="22"/>
                <w:szCs w:val="22"/>
              </w:rPr>
              <w:t>Jahromi</w:t>
            </w:r>
            <w:proofErr w:type="spellEnd"/>
            <w:r w:rsidRPr="00B75DF5">
              <w:rPr>
                <w:rFonts w:cs="Calibri"/>
                <w:sz w:val="22"/>
                <w:szCs w:val="22"/>
              </w:rPr>
              <w:t xml:space="preserve"> this item was deferred. </w:t>
            </w:r>
          </w:p>
        </w:tc>
      </w:tr>
      <w:tr w:rsidR="00181D08" w:rsidRPr="0009263D" w14:paraId="5EE729F1" w14:textId="77777777" w:rsidTr="008065AA">
        <w:tc>
          <w:tcPr>
            <w:tcW w:w="1080" w:type="dxa"/>
            <w:shd w:val="clear" w:color="auto" w:fill="auto"/>
          </w:tcPr>
          <w:p w14:paraId="1434503D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5F6FA25" w14:textId="7FF8454B" w:rsidR="00181D08" w:rsidRPr="00D3045C" w:rsidRDefault="00181D08" w:rsidP="00181D0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B44764" w:rsidRPr="0009263D" w14:paraId="7320CA50" w14:textId="77777777" w:rsidTr="008065AA">
        <w:tc>
          <w:tcPr>
            <w:tcW w:w="1080" w:type="dxa"/>
            <w:shd w:val="clear" w:color="auto" w:fill="auto"/>
          </w:tcPr>
          <w:p w14:paraId="05DB1D49" w14:textId="34741433" w:rsidR="00B44764" w:rsidRDefault="00B44764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A6C3932" w14:textId="77777777" w:rsidR="00B44764" w:rsidRDefault="00B44764" w:rsidP="00181D0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Matters Arising </w:t>
            </w:r>
          </w:p>
          <w:p w14:paraId="41FF1DA3" w14:textId="387EFAE7" w:rsidR="00AF1730" w:rsidRDefault="00AF1730" w:rsidP="00181D0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181D08" w:rsidRPr="0009263D" w14:paraId="7EFDBF45" w14:textId="77777777" w:rsidTr="008065AA">
        <w:tc>
          <w:tcPr>
            <w:tcW w:w="1080" w:type="dxa"/>
            <w:shd w:val="clear" w:color="auto" w:fill="auto"/>
          </w:tcPr>
          <w:p w14:paraId="39AE158E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67DB10A" w14:textId="73CA545F" w:rsidR="0089610A" w:rsidRPr="00D3045C" w:rsidRDefault="0089610A" w:rsidP="00B44764">
            <w:pPr>
              <w:pStyle w:val="Notice"/>
              <w:spacing w:after="0"/>
              <w:rPr>
                <w:rFonts w:cs="Calibri"/>
                <w:b/>
                <w:sz w:val="22"/>
                <w:szCs w:val="22"/>
              </w:rPr>
            </w:pPr>
            <w:r w:rsidRPr="00AF1730">
              <w:rPr>
                <w:rFonts w:cs="Calibri"/>
                <w:bCs/>
                <w:sz w:val="22"/>
                <w:szCs w:val="22"/>
              </w:rPr>
              <w:t>33.1</w:t>
            </w: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 w:rsidR="0073435E" w:rsidRPr="00B44764">
              <w:rPr>
                <w:rFonts w:cs="Calibri"/>
                <w:bCs/>
                <w:sz w:val="22"/>
                <w:szCs w:val="22"/>
              </w:rPr>
              <w:t xml:space="preserve">Cllr. Brown asked whether Shine had been advised of the new </w:t>
            </w:r>
            <w:r w:rsidR="00BB4769">
              <w:rPr>
                <w:rFonts w:cs="Calibri"/>
                <w:bCs/>
                <w:sz w:val="22"/>
                <w:szCs w:val="22"/>
              </w:rPr>
              <w:t xml:space="preserve">room </w:t>
            </w:r>
            <w:r w:rsidRPr="00B44764">
              <w:rPr>
                <w:rFonts w:cs="Calibri"/>
                <w:bCs/>
                <w:sz w:val="22"/>
                <w:szCs w:val="22"/>
              </w:rPr>
              <w:t xml:space="preserve">hire </w:t>
            </w:r>
            <w:r w:rsidR="00BB4769">
              <w:rPr>
                <w:rFonts w:cs="Calibri"/>
                <w:bCs/>
                <w:sz w:val="22"/>
                <w:szCs w:val="22"/>
              </w:rPr>
              <w:t>c</w:t>
            </w:r>
            <w:r w:rsidRPr="00B44764">
              <w:rPr>
                <w:rFonts w:cs="Calibri"/>
                <w:bCs/>
                <w:sz w:val="22"/>
                <w:szCs w:val="22"/>
              </w:rPr>
              <w:t>harges</w:t>
            </w:r>
            <w:r w:rsidR="0073435E" w:rsidRPr="00B44764">
              <w:rPr>
                <w:rFonts w:cs="Calibri"/>
                <w:bCs/>
                <w:sz w:val="22"/>
                <w:szCs w:val="22"/>
              </w:rPr>
              <w:t xml:space="preserve">. It was confirmed </w:t>
            </w:r>
            <w:r w:rsidR="00A10348" w:rsidRPr="00B44764">
              <w:rPr>
                <w:rFonts w:cs="Calibri"/>
                <w:bCs/>
                <w:sz w:val="22"/>
                <w:szCs w:val="22"/>
              </w:rPr>
              <w:t>that all previous room hirers w</w:t>
            </w:r>
            <w:r w:rsidR="009A4A0D">
              <w:rPr>
                <w:rFonts w:cs="Calibri"/>
                <w:bCs/>
                <w:sz w:val="22"/>
                <w:szCs w:val="22"/>
              </w:rPr>
              <w:t>ere in the process of being</w:t>
            </w:r>
            <w:r w:rsidR="00A10348" w:rsidRPr="00B44764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3079B1">
              <w:rPr>
                <w:rFonts w:cs="Calibri"/>
                <w:bCs/>
                <w:sz w:val="22"/>
                <w:szCs w:val="22"/>
              </w:rPr>
              <w:t xml:space="preserve">contacted </w:t>
            </w:r>
            <w:r w:rsidR="009A4A0D">
              <w:rPr>
                <w:rFonts w:cs="Calibri"/>
                <w:bCs/>
                <w:sz w:val="22"/>
                <w:szCs w:val="22"/>
              </w:rPr>
              <w:t>about rates going forward</w:t>
            </w:r>
            <w:r w:rsidR="00A10348" w:rsidRPr="00B44764">
              <w:rPr>
                <w:rFonts w:cs="Calibri"/>
                <w:bCs/>
                <w:sz w:val="22"/>
                <w:szCs w:val="22"/>
              </w:rPr>
              <w:t xml:space="preserve">. </w:t>
            </w:r>
            <w:r w:rsidR="00F614A1">
              <w:rPr>
                <w:rFonts w:cs="Calibri"/>
                <w:bCs/>
                <w:sz w:val="22"/>
                <w:szCs w:val="22"/>
              </w:rPr>
              <w:t xml:space="preserve">The Deputy Clerk undertook to check that the hire rates were stated on </w:t>
            </w:r>
            <w:r w:rsidR="00A10348" w:rsidRPr="00B44764">
              <w:rPr>
                <w:rFonts w:cs="Calibri"/>
                <w:bCs/>
                <w:sz w:val="22"/>
                <w:szCs w:val="22"/>
              </w:rPr>
              <w:t xml:space="preserve">the </w:t>
            </w:r>
            <w:r w:rsidR="009A4A0D">
              <w:rPr>
                <w:rFonts w:cs="Calibri"/>
                <w:bCs/>
                <w:sz w:val="22"/>
                <w:szCs w:val="22"/>
              </w:rPr>
              <w:t xml:space="preserve">SPC </w:t>
            </w:r>
            <w:r w:rsidR="00A10348" w:rsidRPr="00B44764">
              <w:rPr>
                <w:rFonts w:cs="Calibri"/>
                <w:bCs/>
                <w:sz w:val="22"/>
                <w:szCs w:val="22"/>
              </w:rPr>
              <w:t>website</w:t>
            </w:r>
            <w:r w:rsidR="009A4A0D">
              <w:rPr>
                <w:rFonts w:cs="Calibri"/>
                <w:b/>
                <w:sz w:val="22"/>
                <w:szCs w:val="22"/>
              </w:rPr>
              <w:t>.</w:t>
            </w:r>
          </w:p>
        </w:tc>
      </w:tr>
      <w:tr w:rsidR="006231A3" w:rsidRPr="0009263D" w14:paraId="5C820F1E" w14:textId="77777777" w:rsidTr="008065AA">
        <w:tc>
          <w:tcPr>
            <w:tcW w:w="1080" w:type="dxa"/>
            <w:shd w:val="clear" w:color="auto" w:fill="auto"/>
          </w:tcPr>
          <w:p w14:paraId="798A5787" w14:textId="77777777" w:rsidR="006231A3" w:rsidRDefault="006231A3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B4CCDDA" w14:textId="77777777" w:rsidR="006231A3" w:rsidRPr="00D3045C" w:rsidRDefault="006231A3" w:rsidP="00181D0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6231A3" w:rsidRPr="0009263D" w14:paraId="1D1158CD" w14:textId="77777777" w:rsidTr="008065AA">
        <w:tc>
          <w:tcPr>
            <w:tcW w:w="1080" w:type="dxa"/>
            <w:shd w:val="clear" w:color="auto" w:fill="auto"/>
          </w:tcPr>
          <w:p w14:paraId="72CF0D88" w14:textId="77777777" w:rsidR="006231A3" w:rsidRDefault="006231A3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5D34449" w14:textId="2E09A216" w:rsidR="006231A3" w:rsidRPr="00B44764" w:rsidRDefault="006A53D0" w:rsidP="00B44764">
            <w:pPr>
              <w:pStyle w:val="Notice"/>
              <w:spacing w:after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33.2 Members </w:t>
            </w:r>
            <w:r w:rsidR="004556C5">
              <w:rPr>
                <w:rFonts w:cs="Calibri"/>
                <w:bCs/>
                <w:sz w:val="22"/>
                <w:szCs w:val="22"/>
              </w:rPr>
              <w:t>discussed the installation of</w:t>
            </w:r>
            <w:r>
              <w:rPr>
                <w:rFonts w:cs="Calibri"/>
                <w:bCs/>
                <w:sz w:val="22"/>
                <w:szCs w:val="22"/>
              </w:rPr>
              <w:t xml:space="preserve"> electric</w:t>
            </w:r>
            <w:r w:rsidR="004556C5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E80990">
              <w:rPr>
                <w:rFonts w:cs="Calibri"/>
                <w:bCs/>
                <w:sz w:val="22"/>
                <w:szCs w:val="22"/>
              </w:rPr>
              <w:t>vehicle charging</w:t>
            </w:r>
            <w:r>
              <w:rPr>
                <w:rFonts w:cs="Calibri"/>
                <w:bCs/>
                <w:sz w:val="22"/>
                <w:szCs w:val="22"/>
              </w:rPr>
              <w:t xml:space="preserve"> points. </w:t>
            </w:r>
            <w:r w:rsidR="00875291">
              <w:rPr>
                <w:rFonts w:cs="Calibri"/>
                <w:bCs/>
                <w:sz w:val="22"/>
                <w:szCs w:val="22"/>
              </w:rPr>
              <w:t xml:space="preserve">It was noted that plans were in place </w:t>
            </w:r>
            <w:r w:rsidR="008A5215">
              <w:rPr>
                <w:rFonts w:cs="Calibri"/>
                <w:bCs/>
                <w:sz w:val="22"/>
                <w:szCs w:val="22"/>
              </w:rPr>
              <w:t>to install charging points</w:t>
            </w:r>
            <w:r w:rsidR="00875291">
              <w:rPr>
                <w:rFonts w:cs="Calibri"/>
                <w:bCs/>
                <w:sz w:val="22"/>
                <w:szCs w:val="22"/>
              </w:rPr>
              <w:t xml:space="preserve"> at the new community </w:t>
            </w:r>
            <w:proofErr w:type="spellStart"/>
            <w:r w:rsidR="00875291">
              <w:rPr>
                <w:rFonts w:cs="Calibri"/>
                <w:bCs/>
                <w:sz w:val="22"/>
                <w:szCs w:val="22"/>
              </w:rPr>
              <w:t>centre</w:t>
            </w:r>
            <w:proofErr w:type="spellEnd"/>
            <w:r w:rsidR="00875291">
              <w:rPr>
                <w:rFonts w:cs="Calibri"/>
                <w:bCs/>
                <w:sz w:val="22"/>
                <w:szCs w:val="22"/>
              </w:rPr>
              <w:t xml:space="preserve"> and </w:t>
            </w:r>
            <w:proofErr w:type="spellStart"/>
            <w:r w:rsidR="00875291">
              <w:rPr>
                <w:rFonts w:cs="Calibri"/>
                <w:bCs/>
                <w:sz w:val="22"/>
                <w:szCs w:val="22"/>
              </w:rPr>
              <w:t>Spencers</w:t>
            </w:r>
            <w:proofErr w:type="spellEnd"/>
            <w:r w:rsidR="00875291">
              <w:rPr>
                <w:rFonts w:cs="Calibri"/>
                <w:bCs/>
                <w:sz w:val="22"/>
                <w:szCs w:val="22"/>
              </w:rPr>
              <w:t xml:space="preserve"> Wood pavilion and that </w:t>
            </w:r>
            <w:r w:rsidR="00BA25F7">
              <w:rPr>
                <w:rFonts w:cs="Calibri"/>
                <w:bCs/>
                <w:sz w:val="22"/>
                <w:szCs w:val="22"/>
              </w:rPr>
              <w:t>the matter was under review by WBC</w:t>
            </w:r>
            <w:r w:rsidR="00121B5F">
              <w:rPr>
                <w:rFonts w:cs="Calibri"/>
                <w:bCs/>
                <w:sz w:val="22"/>
                <w:szCs w:val="22"/>
              </w:rPr>
              <w:t xml:space="preserve">. </w:t>
            </w:r>
            <w:r w:rsidR="00C92B3C">
              <w:rPr>
                <w:rFonts w:cs="Calibri"/>
                <w:bCs/>
                <w:sz w:val="22"/>
                <w:szCs w:val="22"/>
              </w:rPr>
              <w:t xml:space="preserve">It was agreed that the matter should be referred to the </w:t>
            </w:r>
            <w:r w:rsidR="00D60EB2">
              <w:rPr>
                <w:rFonts w:cs="Calibri"/>
                <w:bCs/>
                <w:sz w:val="22"/>
                <w:szCs w:val="22"/>
              </w:rPr>
              <w:t xml:space="preserve">Planning and Highways </w:t>
            </w:r>
            <w:r w:rsidR="00C92B3C">
              <w:rPr>
                <w:rFonts w:cs="Calibri"/>
                <w:bCs/>
                <w:sz w:val="22"/>
                <w:szCs w:val="22"/>
              </w:rPr>
              <w:t xml:space="preserve">committee for consideration. </w:t>
            </w:r>
          </w:p>
          <w:p w14:paraId="0C470ED9" w14:textId="1BB8A65F" w:rsidR="00B44764" w:rsidRPr="00D3045C" w:rsidRDefault="00B44764" w:rsidP="00B44764">
            <w:pPr>
              <w:pStyle w:val="Notice"/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181D08" w:rsidRPr="0009263D" w14:paraId="209996F4" w14:textId="77777777" w:rsidTr="008065AA">
        <w:tc>
          <w:tcPr>
            <w:tcW w:w="1080" w:type="dxa"/>
            <w:shd w:val="clear" w:color="auto" w:fill="auto"/>
          </w:tcPr>
          <w:p w14:paraId="679FB6D2" w14:textId="206D1F6B" w:rsidR="00181D08" w:rsidRPr="00D3045C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</w:t>
            </w:r>
            <w:r w:rsidRPr="00D3045C">
              <w:rPr>
                <w:rFonts w:cs="Calibri"/>
                <w:sz w:val="22"/>
                <w:szCs w:val="22"/>
              </w:rPr>
              <w:t>/RA/</w:t>
            </w:r>
            <w:r w:rsidR="00590FD0">
              <w:rPr>
                <w:rFonts w:cs="Calibri"/>
                <w:sz w:val="22"/>
                <w:szCs w:val="22"/>
              </w:rPr>
              <w:t>53</w:t>
            </w:r>
          </w:p>
        </w:tc>
        <w:tc>
          <w:tcPr>
            <w:tcW w:w="8985" w:type="dxa"/>
            <w:shd w:val="clear" w:color="auto" w:fill="auto"/>
          </w:tcPr>
          <w:p w14:paraId="753580C2" w14:textId="77777777" w:rsidR="00181D08" w:rsidRPr="00D3045C" w:rsidRDefault="00181D08" w:rsidP="00181D0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  <w:r w:rsidRPr="00D3045C">
              <w:rPr>
                <w:rFonts w:cs="Calibri"/>
                <w:b/>
                <w:sz w:val="22"/>
                <w:szCs w:val="22"/>
              </w:rPr>
              <w:t xml:space="preserve">Parish Wide Update </w:t>
            </w:r>
          </w:p>
        </w:tc>
      </w:tr>
      <w:tr w:rsidR="00181D08" w:rsidRPr="0009263D" w14:paraId="3D2CE48F" w14:textId="77777777" w:rsidTr="008065AA">
        <w:tc>
          <w:tcPr>
            <w:tcW w:w="1080" w:type="dxa"/>
            <w:shd w:val="clear" w:color="auto" w:fill="auto"/>
          </w:tcPr>
          <w:p w14:paraId="3F40C783" w14:textId="77777777" w:rsidR="00181D08" w:rsidRPr="00D3045C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332C143" w14:textId="77777777" w:rsidR="00181D08" w:rsidRDefault="00181D08" w:rsidP="00181D08">
            <w:pPr>
              <w:pStyle w:val="Notice"/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181D08" w:rsidRPr="0009263D" w14:paraId="6C5EDAAF" w14:textId="77777777" w:rsidTr="008065AA">
        <w:tc>
          <w:tcPr>
            <w:tcW w:w="1080" w:type="dxa"/>
            <w:shd w:val="clear" w:color="auto" w:fill="auto"/>
          </w:tcPr>
          <w:p w14:paraId="7E4904C8" w14:textId="77777777" w:rsidR="00181D08" w:rsidRPr="00D3045C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2496DC2" w14:textId="579A8542" w:rsidR="00181D08" w:rsidRPr="0001418E" w:rsidRDefault="00590FD0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53</w:t>
            </w:r>
            <w:r w:rsidR="00181D08">
              <w:rPr>
                <w:rFonts w:cs="Calibri"/>
                <w:sz w:val="22"/>
                <w:szCs w:val="22"/>
              </w:rPr>
              <w:t xml:space="preserve">.1 </w:t>
            </w:r>
            <w:proofErr w:type="spellStart"/>
            <w:r w:rsidR="00181D08" w:rsidRPr="003C32EF">
              <w:rPr>
                <w:rFonts w:cs="Calibri"/>
                <w:b/>
                <w:bCs/>
                <w:sz w:val="22"/>
                <w:szCs w:val="22"/>
              </w:rPr>
              <w:t>Spencers</w:t>
            </w:r>
            <w:proofErr w:type="spellEnd"/>
            <w:r w:rsidR="00181D08" w:rsidRPr="003C32EF">
              <w:rPr>
                <w:rFonts w:cs="Calibri"/>
                <w:b/>
                <w:bCs/>
                <w:sz w:val="22"/>
                <w:szCs w:val="22"/>
              </w:rPr>
              <w:t xml:space="preserve"> Wood Recreation Ground Working Party Update</w:t>
            </w:r>
            <w:r w:rsidR="00181D08" w:rsidRPr="003C32EF">
              <w:rPr>
                <w:rFonts w:cs="Calibri"/>
                <w:sz w:val="22"/>
                <w:szCs w:val="22"/>
              </w:rPr>
              <w:t xml:space="preserve"> </w:t>
            </w:r>
          </w:p>
          <w:p w14:paraId="6604841D" w14:textId="77777777" w:rsidR="00181D08" w:rsidRDefault="00181D08" w:rsidP="00181D08">
            <w:pPr>
              <w:pStyle w:val="Notice"/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</w:p>
          <w:p w14:paraId="16974422" w14:textId="1BBCF1C1" w:rsidR="001C1958" w:rsidRDefault="001C1958" w:rsidP="00181D08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53.1.1 </w:t>
            </w:r>
            <w:r w:rsidR="008940E6">
              <w:rPr>
                <w:rFonts w:cs="Calibri"/>
                <w:sz w:val="22"/>
                <w:szCs w:val="22"/>
              </w:rPr>
              <w:t>Cllr. Clarke confirmed that 1</w:t>
            </w:r>
            <w:r>
              <w:rPr>
                <w:rFonts w:cs="Calibri"/>
                <w:sz w:val="22"/>
                <w:szCs w:val="22"/>
              </w:rPr>
              <w:t>7</w:t>
            </w:r>
            <w:r w:rsidR="008940E6">
              <w:rPr>
                <w:rFonts w:cs="Calibri"/>
                <w:sz w:val="22"/>
                <w:szCs w:val="22"/>
              </w:rPr>
              <w:t xml:space="preserve"> residents had </w:t>
            </w:r>
            <w:r w:rsidR="008D03FC">
              <w:rPr>
                <w:rFonts w:cs="Calibri"/>
                <w:sz w:val="22"/>
                <w:szCs w:val="22"/>
              </w:rPr>
              <w:t>nominated themselves</w:t>
            </w:r>
            <w:r w:rsidR="008940E6">
              <w:rPr>
                <w:rFonts w:cs="Calibri"/>
                <w:sz w:val="22"/>
                <w:szCs w:val="22"/>
              </w:rPr>
              <w:t xml:space="preserve"> to participate in the working party and that a</w:t>
            </w:r>
            <w:r w:rsidR="008D03FC">
              <w:rPr>
                <w:rFonts w:cs="Calibri"/>
                <w:sz w:val="22"/>
                <w:szCs w:val="22"/>
              </w:rPr>
              <w:t>n evening</w:t>
            </w:r>
            <w:r w:rsidR="008940E6">
              <w:rPr>
                <w:rFonts w:cs="Calibri"/>
                <w:sz w:val="22"/>
                <w:szCs w:val="22"/>
              </w:rPr>
              <w:t xml:space="preserve"> meeting would be </w:t>
            </w:r>
            <w:r w:rsidR="00092D1F">
              <w:rPr>
                <w:rFonts w:cs="Calibri"/>
                <w:sz w:val="22"/>
                <w:szCs w:val="22"/>
              </w:rPr>
              <w:t xml:space="preserve">arranged </w:t>
            </w:r>
            <w:r w:rsidR="000F46A1">
              <w:rPr>
                <w:rFonts w:cs="Calibri"/>
                <w:sz w:val="22"/>
                <w:szCs w:val="22"/>
              </w:rPr>
              <w:t>to meet them</w:t>
            </w:r>
            <w:r w:rsidR="008940E6">
              <w:rPr>
                <w:rFonts w:cs="Calibri"/>
                <w:sz w:val="22"/>
                <w:szCs w:val="22"/>
              </w:rPr>
              <w:t xml:space="preserve">. </w:t>
            </w:r>
            <w:r w:rsidR="008D429D">
              <w:rPr>
                <w:rFonts w:cs="Calibri"/>
                <w:sz w:val="22"/>
                <w:szCs w:val="22"/>
              </w:rPr>
              <w:t xml:space="preserve">It was requested that the Deputy Clerk arrange </w:t>
            </w:r>
            <w:r w:rsidR="00AD6159">
              <w:rPr>
                <w:rFonts w:cs="Calibri"/>
                <w:sz w:val="22"/>
                <w:szCs w:val="22"/>
              </w:rPr>
              <w:t xml:space="preserve">sending out an invitation to the meeting. </w:t>
            </w:r>
          </w:p>
          <w:p w14:paraId="3DE2957A" w14:textId="77777777" w:rsidR="001C1958" w:rsidRDefault="001C1958" w:rsidP="00181D08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491CAE7D" w14:textId="3579D057" w:rsidR="00181D08" w:rsidRPr="0098238F" w:rsidRDefault="001C1958" w:rsidP="00181D08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53.1.2 </w:t>
            </w:r>
            <w:r w:rsidR="007E33AA">
              <w:rPr>
                <w:rFonts w:cs="Calibri"/>
                <w:sz w:val="22"/>
                <w:szCs w:val="22"/>
              </w:rPr>
              <w:t xml:space="preserve">It was noted that </w:t>
            </w:r>
            <w:r w:rsidR="003D1653">
              <w:rPr>
                <w:rFonts w:cs="Calibri"/>
                <w:sz w:val="22"/>
                <w:szCs w:val="22"/>
              </w:rPr>
              <w:t xml:space="preserve">building </w:t>
            </w:r>
            <w:r w:rsidR="007E33AA">
              <w:rPr>
                <w:rFonts w:cs="Calibri"/>
                <w:sz w:val="22"/>
                <w:szCs w:val="22"/>
              </w:rPr>
              <w:t xml:space="preserve">material prices had risen </w:t>
            </w:r>
            <w:r w:rsidR="003D1653">
              <w:rPr>
                <w:rFonts w:cs="Calibri"/>
                <w:sz w:val="22"/>
                <w:szCs w:val="22"/>
              </w:rPr>
              <w:t xml:space="preserve">which was likely to </w:t>
            </w:r>
            <w:r w:rsidR="000735A1">
              <w:rPr>
                <w:rFonts w:cs="Calibri"/>
                <w:sz w:val="22"/>
                <w:szCs w:val="22"/>
              </w:rPr>
              <w:t>increase</w:t>
            </w:r>
            <w:r w:rsidR="003D1653">
              <w:rPr>
                <w:rFonts w:cs="Calibri"/>
                <w:sz w:val="22"/>
                <w:szCs w:val="22"/>
              </w:rPr>
              <w:t xml:space="preserve"> the cost of</w:t>
            </w:r>
            <w:r w:rsidR="00CB24CC">
              <w:rPr>
                <w:rFonts w:cs="Calibri"/>
                <w:sz w:val="22"/>
                <w:szCs w:val="22"/>
              </w:rPr>
              <w:t xml:space="preserve"> new</w:t>
            </w:r>
            <w:r w:rsidR="003D1653">
              <w:rPr>
                <w:rFonts w:cs="Calibri"/>
                <w:sz w:val="22"/>
                <w:szCs w:val="22"/>
              </w:rPr>
              <w:t xml:space="preserve"> facilities. </w:t>
            </w:r>
          </w:p>
        </w:tc>
      </w:tr>
      <w:tr w:rsidR="00181D08" w:rsidRPr="0009263D" w14:paraId="2FF9BD9F" w14:textId="77777777" w:rsidTr="008065AA">
        <w:trPr>
          <w:trHeight w:val="238"/>
        </w:trPr>
        <w:tc>
          <w:tcPr>
            <w:tcW w:w="1080" w:type="dxa"/>
            <w:shd w:val="clear" w:color="auto" w:fill="auto"/>
          </w:tcPr>
          <w:p w14:paraId="0DF84D49" w14:textId="77777777" w:rsidR="00181D08" w:rsidRPr="00D3045C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9B9979B" w14:textId="77777777" w:rsidR="00181D08" w:rsidRPr="00B9747C" w:rsidRDefault="00181D08" w:rsidP="00181D08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181D08" w:rsidRPr="0009263D" w14:paraId="2FDCFA91" w14:textId="77777777" w:rsidTr="008065AA">
        <w:tc>
          <w:tcPr>
            <w:tcW w:w="1080" w:type="dxa"/>
            <w:shd w:val="clear" w:color="auto" w:fill="auto"/>
          </w:tcPr>
          <w:p w14:paraId="4710578E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8FBBA53" w14:textId="6AE9068E" w:rsidR="00181D08" w:rsidRDefault="000E6FFF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7"/>
                <w:szCs w:val="27"/>
              </w:rPr>
            </w:pPr>
            <w:r>
              <w:rPr>
                <w:rFonts w:cs="Calibri"/>
                <w:sz w:val="22"/>
                <w:szCs w:val="22"/>
              </w:rPr>
              <w:t xml:space="preserve">53.2 </w:t>
            </w:r>
            <w:r w:rsidR="00181D08" w:rsidRPr="00CC2BA4">
              <w:rPr>
                <w:b/>
                <w:bCs/>
                <w:color w:val="000000"/>
                <w:sz w:val="22"/>
                <w:szCs w:val="22"/>
              </w:rPr>
              <w:t>Bulb Planting</w:t>
            </w:r>
            <w:r w:rsidR="00181D08">
              <w:rPr>
                <w:color w:val="000000"/>
                <w:sz w:val="27"/>
                <w:szCs w:val="27"/>
              </w:rPr>
              <w:t xml:space="preserve"> </w:t>
            </w:r>
          </w:p>
          <w:p w14:paraId="4C27F6E4" w14:textId="77777777" w:rsidR="00181D08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7"/>
                <w:szCs w:val="27"/>
              </w:rPr>
            </w:pPr>
          </w:p>
          <w:p w14:paraId="34376285" w14:textId="655D7A3E" w:rsidR="00181D08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  <w:r w:rsidRPr="004238A3">
              <w:rPr>
                <w:color w:val="000000"/>
                <w:sz w:val="22"/>
                <w:szCs w:val="22"/>
              </w:rPr>
              <w:t xml:space="preserve">.3.1 </w:t>
            </w:r>
            <w:r w:rsidR="00E13B83">
              <w:rPr>
                <w:color w:val="000000"/>
                <w:sz w:val="22"/>
                <w:szCs w:val="22"/>
              </w:rPr>
              <w:t xml:space="preserve">It was </w:t>
            </w:r>
            <w:r w:rsidR="00E13B83" w:rsidRPr="00F615D9">
              <w:rPr>
                <w:b/>
                <w:bCs/>
                <w:color w:val="000000"/>
                <w:sz w:val="22"/>
                <w:szCs w:val="22"/>
              </w:rPr>
              <w:t xml:space="preserve">PROPOSED </w:t>
            </w:r>
            <w:r w:rsidR="00E13B83">
              <w:rPr>
                <w:color w:val="000000"/>
                <w:sz w:val="22"/>
                <w:szCs w:val="22"/>
              </w:rPr>
              <w:t xml:space="preserve">that </w:t>
            </w:r>
            <w:r w:rsidR="00D27987">
              <w:rPr>
                <w:color w:val="000000"/>
                <w:sz w:val="22"/>
                <w:szCs w:val="22"/>
              </w:rPr>
              <w:t xml:space="preserve">a budget of </w:t>
            </w:r>
            <w:r w:rsidR="00F615D9">
              <w:rPr>
                <w:color w:val="000000"/>
                <w:sz w:val="22"/>
                <w:szCs w:val="22"/>
              </w:rPr>
              <w:t>£7000 + VAT for</w:t>
            </w:r>
            <w:r w:rsidR="00D94AED">
              <w:rPr>
                <w:color w:val="000000"/>
                <w:sz w:val="22"/>
                <w:szCs w:val="22"/>
              </w:rPr>
              <w:t xml:space="preserve"> </w:t>
            </w:r>
            <w:r w:rsidR="004D1C21">
              <w:rPr>
                <w:color w:val="000000"/>
                <w:sz w:val="22"/>
                <w:szCs w:val="22"/>
              </w:rPr>
              <w:t>bulb planting</w:t>
            </w:r>
            <w:r w:rsidR="00D94AED">
              <w:rPr>
                <w:color w:val="000000"/>
                <w:sz w:val="22"/>
                <w:szCs w:val="22"/>
              </w:rPr>
              <w:t xml:space="preserve"> in three area</w:t>
            </w:r>
            <w:r w:rsidR="0072503F">
              <w:rPr>
                <w:color w:val="000000"/>
                <w:sz w:val="22"/>
                <w:szCs w:val="22"/>
              </w:rPr>
              <w:t>s</w:t>
            </w:r>
            <w:r w:rsidR="00F615D9">
              <w:rPr>
                <w:color w:val="000000"/>
                <w:sz w:val="22"/>
                <w:szCs w:val="22"/>
              </w:rPr>
              <w:t>, Three</w:t>
            </w:r>
            <w:r w:rsidR="0072503F">
              <w:rPr>
                <w:color w:val="000000"/>
                <w:sz w:val="22"/>
                <w:szCs w:val="22"/>
              </w:rPr>
              <w:t xml:space="preserve"> Mile Cross</w:t>
            </w:r>
            <w:r w:rsidR="00F615D9">
              <w:rPr>
                <w:color w:val="000000"/>
                <w:sz w:val="22"/>
                <w:szCs w:val="22"/>
              </w:rPr>
              <w:t>,</w:t>
            </w:r>
            <w:r w:rsidR="00CB24CC">
              <w:rPr>
                <w:color w:val="000000"/>
                <w:sz w:val="22"/>
                <w:szCs w:val="22"/>
              </w:rPr>
              <w:t xml:space="preserve"> </w:t>
            </w:r>
            <w:r w:rsidR="0072503F">
              <w:rPr>
                <w:color w:val="000000"/>
                <w:sz w:val="22"/>
                <w:szCs w:val="22"/>
              </w:rPr>
              <w:t xml:space="preserve">Wide Verge </w:t>
            </w:r>
            <w:r w:rsidR="00F615D9">
              <w:rPr>
                <w:color w:val="000000"/>
                <w:sz w:val="22"/>
                <w:szCs w:val="22"/>
              </w:rPr>
              <w:t xml:space="preserve">and </w:t>
            </w:r>
            <w:r w:rsidR="0072503F">
              <w:rPr>
                <w:color w:val="000000"/>
                <w:sz w:val="22"/>
                <w:szCs w:val="22"/>
              </w:rPr>
              <w:t>Hollow Lane</w:t>
            </w:r>
            <w:r w:rsidR="000735A1">
              <w:rPr>
                <w:color w:val="000000"/>
                <w:sz w:val="22"/>
                <w:szCs w:val="22"/>
              </w:rPr>
              <w:t>,</w:t>
            </w:r>
            <w:r w:rsidR="00F615D9">
              <w:rPr>
                <w:color w:val="000000"/>
                <w:sz w:val="22"/>
                <w:szCs w:val="22"/>
              </w:rPr>
              <w:t xml:space="preserve"> be </w:t>
            </w:r>
            <w:r w:rsidR="00F615D9" w:rsidRPr="00F615D9">
              <w:rPr>
                <w:b/>
                <w:bCs/>
                <w:color w:val="000000"/>
                <w:sz w:val="22"/>
                <w:szCs w:val="22"/>
              </w:rPr>
              <w:t>APPROVED.</w:t>
            </w:r>
            <w:r w:rsidR="00F615D9">
              <w:rPr>
                <w:color w:val="000000"/>
                <w:sz w:val="22"/>
                <w:szCs w:val="22"/>
              </w:rPr>
              <w:t xml:space="preserve"> </w:t>
            </w:r>
          </w:p>
          <w:p w14:paraId="48D112A8" w14:textId="17C59FC9" w:rsidR="00E13B83" w:rsidRDefault="00E13B83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138F92F3" w14:textId="68141625" w:rsidR="00E13B83" w:rsidRDefault="00E13B83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F615D9">
              <w:rPr>
                <w:rFonts w:cs="Calibri"/>
                <w:sz w:val="22"/>
                <w:szCs w:val="22"/>
              </w:rPr>
              <w:t>Montgomery</w:t>
            </w:r>
            <w:r>
              <w:rPr>
                <w:rFonts w:cs="Calibri"/>
                <w:sz w:val="22"/>
                <w:szCs w:val="22"/>
              </w:rPr>
              <w:t xml:space="preserve"> 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>Cllr Brown</w:t>
            </w:r>
            <w:r w:rsidR="00F615D9">
              <w:rPr>
                <w:rFonts w:cs="Calibri"/>
                <w:sz w:val="22"/>
                <w:szCs w:val="22"/>
              </w:rPr>
              <w:t xml:space="preserve">  </w:t>
            </w:r>
            <w:r>
              <w:rPr>
                <w:rFonts w:cs="Calibri"/>
                <w:sz w:val="22"/>
                <w:szCs w:val="22"/>
              </w:rPr>
              <w:t xml:space="preserve">   Approved by Majority</w:t>
            </w:r>
          </w:p>
          <w:p w14:paraId="70B02088" w14:textId="77777777" w:rsidR="00181D08" w:rsidRPr="00811D36" w:rsidRDefault="00181D08" w:rsidP="00181D08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181D08" w:rsidRPr="0009263D" w14:paraId="2FE3B496" w14:textId="77777777" w:rsidTr="008065AA">
        <w:trPr>
          <w:trHeight w:val="625"/>
        </w:trPr>
        <w:tc>
          <w:tcPr>
            <w:tcW w:w="1080" w:type="dxa"/>
            <w:shd w:val="clear" w:color="auto" w:fill="auto"/>
          </w:tcPr>
          <w:p w14:paraId="4B855B93" w14:textId="1ABC33DB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68AA4DF" w14:textId="527F8334" w:rsidR="00181D08" w:rsidRPr="00101EFF" w:rsidRDefault="00770302" w:rsidP="00101EFF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 xml:space="preserve">53.3 </w:t>
            </w:r>
            <w:r w:rsidR="00181D08">
              <w:rPr>
                <w:rFonts w:cs="Calibri"/>
                <w:b/>
                <w:bCs/>
                <w:sz w:val="22"/>
                <w:szCs w:val="22"/>
              </w:rPr>
              <w:t>B</w:t>
            </w:r>
            <w:r>
              <w:rPr>
                <w:rFonts w:cs="Calibri"/>
                <w:b/>
                <w:bCs/>
                <w:sz w:val="22"/>
                <w:szCs w:val="22"/>
              </w:rPr>
              <w:t>owling Club</w:t>
            </w:r>
            <w:r w:rsidR="00181D08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14931" w:rsidRPr="0009263D" w14:paraId="68A2A28E" w14:textId="77777777" w:rsidTr="008065AA">
        <w:tc>
          <w:tcPr>
            <w:tcW w:w="1080" w:type="dxa"/>
            <w:shd w:val="clear" w:color="auto" w:fill="auto"/>
          </w:tcPr>
          <w:p w14:paraId="238EA600" w14:textId="77777777" w:rsidR="00F14931" w:rsidRDefault="00F14931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2EF4FAF" w14:textId="5CACFFE3" w:rsidR="00F14931" w:rsidRDefault="00F14931" w:rsidP="00F14931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It was </w:t>
            </w:r>
            <w:r w:rsidRPr="00D635C6">
              <w:rPr>
                <w:rFonts w:cs="Calibri"/>
                <w:b/>
                <w:bCs/>
                <w:sz w:val="22"/>
                <w:szCs w:val="22"/>
              </w:rPr>
              <w:t>PROPOSED</w:t>
            </w:r>
            <w:r>
              <w:rPr>
                <w:rFonts w:cs="Calibri"/>
                <w:sz w:val="22"/>
                <w:szCs w:val="22"/>
              </w:rPr>
              <w:t xml:space="preserve"> that the request in principle for an interest free loan of £10k over 5 years for the Shinfield Bowling Club be </w:t>
            </w:r>
            <w:r w:rsidRPr="00821C97">
              <w:rPr>
                <w:rFonts w:cs="Calibri"/>
                <w:b/>
                <w:bCs/>
                <w:sz w:val="22"/>
                <w:szCs w:val="22"/>
              </w:rPr>
              <w:t xml:space="preserve">APPROVED </w:t>
            </w:r>
            <w:r>
              <w:rPr>
                <w:rFonts w:cs="Calibri"/>
                <w:sz w:val="22"/>
                <w:szCs w:val="22"/>
              </w:rPr>
              <w:t xml:space="preserve">subject to examination of the project plan. </w:t>
            </w:r>
          </w:p>
          <w:p w14:paraId="41D0C703" w14:textId="77777777" w:rsidR="00F14931" w:rsidRPr="00AE70CE" w:rsidRDefault="00F14931" w:rsidP="00F14931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32830D51" w14:textId="016FA126" w:rsidR="00F14931" w:rsidRPr="00745C38" w:rsidRDefault="00F14931" w:rsidP="00F14931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Montgomery 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>Cllr Brown       Approved by Majority</w:t>
            </w:r>
          </w:p>
        </w:tc>
      </w:tr>
      <w:tr w:rsidR="00181D08" w:rsidRPr="0009263D" w14:paraId="7E7125B7" w14:textId="77777777" w:rsidTr="008065AA">
        <w:tc>
          <w:tcPr>
            <w:tcW w:w="1080" w:type="dxa"/>
            <w:shd w:val="clear" w:color="auto" w:fill="auto"/>
          </w:tcPr>
          <w:p w14:paraId="4D93B376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6588EF5" w14:textId="77777777" w:rsidR="00181D08" w:rsidRPr="00745C38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181D08" w:rsidRPr="0009263D" w14:paraId="210911D6" w14:textId="77777777" w:rsidTr="008065AA">
        <w:tc>
          <w:tcPr>
            <w:tcW w:w="1080" w:type="dxa"/>
            <w:shd w:val="clear" w:color="auto" w:fill="auto"/>
          </w:tcPr>
          <w:p w14:paraId="318C3AF9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B8447B3" w14:textId="77777777" w:rsidR="00004D4D" w:rsidRDefault="00833294" w:rsidP="00181D08">
            <w:pPr>
              <w:pStyle w:val="Itemlevel1"/>
              <w:tabs>
                <w:tab w:val="left" w:pos="1701"/>
              </w:tabs>
              <w:spacing w:before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53.4 </w:t>
            </w:r>
            <w:r w:rsidR="000917B7" w:rsidRPr="000917B7">
              <w:rPr>
                <w:b/>
                <w:bCs/>
                <w:color w:val="000000"/>
                <w:sz w:val="22"/>
                <w:szCs w:val="22"/>
              </w:rPr>
              <w:t>Citizen’s Advice Bureau</w:t>
            </w:r>
          </w:p>
          <w:p w14:paraId="6BBF32B4" w14:textId="00D94DA4" w:rsidR="00101EFF" w:rsidRPr="0008769D" w:rsidRDefault="00101EFF" w:rsidP="00181D08">
            <w:pPr>
              <w:pStyle w:val="Itemlevel1"/>
              <w:tabs>
                <w:tab w:val="left" w:pos="1701"/>
              </w:tabs>
              <w:spacing w:before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14931" w:rsidRPr="0009263D" w14:paraId="6CCB07F0" w14:textId="77777777" w:rsidTr="008065AA">
        <w:tc>
          <w:tcPr>
            <w:tcW w:w="1080" w:type="dxa"/>
            <w:shd w:val="clear" w:color="auto" w:fill="auto"/>
          </w:tcPr>
          <w:p w14:paraId="0C4AD271" w14:textId="77777777" w:rsidR="00F14931" w:rsidRDefault="00F14931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7E890F6" w14:textId="612D6DA6" w:rsidR="0008769D" w:rsidRDefault="0008769D" w:rsidP="00F14931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 w:rsidRPr="0008769D">
              <w:rPr>
                <w:color w:val="000000"/>
                <w:sz w:val="22"/>
                <w:szCs w:val="22"/>
              </w:rPr>
              <w:t xml:space="preserve">Members considered a request </w:t>
            </w:r>
            <w:r w:rsidR="00114294">
              <w:rPr>
                <w:color w:val="000000"/>
                <w:sz w:val="22"/>
                <w:szCs w:val="22"/>
              </w:rPr>
              <w:t xml:space="preserve">from the Wokingham Citizen’s Advice Bureau </w:t>
            </w:r>
            <w:r w:rsidRPr="0008769D">
              <w:rPr>
                <w:color w:val="000000"/>
                <w:sz w:val="22"/>
                <w:szCs w:val="22"/>
              </w:rPr>
              <w:t>for a contribution towards a mobile community support van.</w:t>
            </w:r>
          </w:p>
          <w:p w14:paraId="659EC945" w14:textId="77777777" w:rsidR="0008769D" w:rsidRDefault="0008769D" w:rsidP="00F14931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2C77A0E9" w14:textId="290959F2" w:rsidR="00F14931" w:rsidRDefault="00F14931" w:rsidP="00F14931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It was </w:t>
            </w:r>
            <w:r w:rsidRPr="00D635C6">
              <w:rPr>
                <w:rFonts w:cs="Calibri"/>
                <w:b/>
                <w:bCs/>
                <w:sz w:val="22"/>
                <w:szCs w:val="22"/>
              </w:rPr>
              <w:t>PROPOSED</w:t>
            </w:r>
            <w:r>
              <w:rPr>
                <w:rFonts w:cs="Calibri"/>
                <w:sz w:val="22"/>
                <w:szCs w:val="22"/>
              </w:rPr>
              <w:t xml:space="preserve"> that </w:t>
            </w:r>
            <w:r w:rsidR="008325D5">
              <w:rPr>
                <w:rFonts w:cs="Calibri"/>
                <w:sz w:val="22"/>
                <w:szCs w:val="22"/>
              </w:rPr>
              <w:t xml:space="preserve">£1250 be offered </w:t>
            </w:r>
            <w:r w:rsidR="004A2C17">
              <w:rPr>
                <w:rFonts w:cs="Calibri"/>
                <w:sz w:val="22"/>
                <w:szCs w:val="22"/>
              </w:rPr>
              <w:t xml:space="preserve">subject to </w:t>
            </w:r>
            <w:r w:rsidR="005B28EA">
              <w:rPr>
                <w:rFonts w:cs="Calibri"/>
                <w:sz w:val="22"/>
                <w:szCs w:val="22"/>
              </w:rPr>
              <w:t xml:space="preserve">receipt of a completed grant application form and </w:t>
            </w:r>
            <w:r w:rsidR="00190BFD">
              <w:rPr>
                <w:rFonts w:cs="Calibri"/>
                <w:sz w:val="22"/>
                <w:szCs w:val="22"/>
              </w:rPr>
              <w:t xml:space="preserve">on condition of </w:t>
            </w:r>
            <w:r w:rsidR="004A2C17">
              <w:rPr>
                <w:rFonts w:cs="Calibri"/>
                <w:sz w:val="22"/>
                <w:szCs w:val="22"/>
              </w:rPr>
              <w:t>the van being visible in the parish</w:t>
            </w:r>
            <w:r w:rsidR="00206DEF">
              <w:rPr>
                <w:rFonts w:cs="Calibri"/>
                <w:sz w:val="22"/>
                <w:szCs w:val="22"/>
              </w:rPr>
              <w:t xml:space="preserve"> on a regular basis</w:t>
            </w:r>
            <w:r w:rsidR="005B28EA">
              <w:rPr>
                <w:rFonts w:cs="Calibri"/>
                <w:sz w:val="22"/>
                <w:szCs w:val="22"/>
              </w:rPr>
              <w:t xml:space="preserve">. </w:t>
            </w:r>
          </w:p>
          <w:p w14:paraId="0464CCE3" w14:textId="77777777" w:rsidR="00F14931" w:rsidRPr="00AE70CE" w:rsidRDefault="00F14931" w:rsidP="00F14931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2D77ECFA" w14:textId="47789CB4" w:rsidR="00F14931" w:rsidRDefault="00F14931" w:rsidP="00F14931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5B28EA">
              <w:rPr>
                <w:rFonts w:cs="Calibri"/>
                <w:sz w:val="22"/>
                <w:szCs w:val="22"/>
              </w:rPr>
              <w:t>James</w:t>
            </w:r>
            <w:r>
              <w:rPr>
                <w:rFonts w:cs="Calibri"/>
                <w:sz w:val="22"/>
                <w:szCs w:val="22"/>
              </w:rPr>
              <w:t xml:space="preserve"> 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5B28EA">
              <w:rPr>
                <w:rFonts w:cs="Calibri"/>
                <w:sz w:val="22"/>
                <w:szCs w:val="22"/>
              </w:rPr>
              <w:t>Montgomery</w:t>
            </w:r>
            <w:r>
              <w:rPr>
                <w:rFonts w:cs="Calibri"/>
                <w:sz w:val="22"/>
                <w:szCs w:val="22"/>
              </w:rPr>
              <w:t xml:space="preserve">     Approved by Majority</w:t>
            </w:r>
          </w:p>
        </w:tc>
      </w:tr>
      <w:tr w:rsidR="00F14931" w:rsidRPr="0009263D" w14:paraId="7CCE9C00" w14:textId="77777777" w:rsidTr="008065AA">
        <w:tc>
          <w:tcPr>
            <w:tcW w:w="1080" w:type="dxa"/>
            <w:shd w:val="clear" w:color="auto" w:fill="auto"/>
          </w:tcPr>
          <w:p w14:paraId="401A5741" w14:textId="77777777" w:rsidR="00F14931" w:rsidRDefault="00F14931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D923380" w14:textId="77777777" w:rsidR="00F14931" w:rsidRDefault="00F14931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</w:tc>
      </w:tr>
      <w:tr w:rsidR="00181D08" w:rsidRPr="0009263D" w14:paraId="0410AD99" w14:textId="77777777" w:rsidTr="008065AA">
        <w:tc>
          <w:tcPr>
            <w:tcW w:w="1080" w:type="dxa"/>
            <w:shd w:val="clear" w:color="auto" w:fill="auto"/>
          </w:tcPr>
          <w:p w14:paraId="28D38390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9EDEA5C" w14:textId="1A0C946B" w:rsidR="00181D08" w:rsidRDefault="007D06E2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53.5 </w:t>
            </w:r>
            <w:r w:rsidRPr="005B28EA">
              <w:rPr>
                <w:b/>
                <w:bCs/>
                <w:color w:val="000000"/>
                <w:sz w:val="22"/>
                <w:szCs w:val="22"/>
              </w:rPr>
              <w:t>Replacement of Bollards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6FA68597" w14:textId="625FDEF3" w:rsidR="005B28EA" w:rsidRDefault="005B28EA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12F8FC1A" w14:textId="74FD4832" w:rsidR="005B28EA" w:rsidRDefault="007C5E86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It was </w:t>
            </w:r>
            <w:r w:rsidRPr="00706F26">
              <w:rPr>
                <w:b/>
                <w:bCs/>
                <w:color w:val="000000"/>
                <w:sz w:val="22"/>
                <w:szCs w:val="22"/>
              </w:rPr>
              <w:t>PROPOSED</w:t>
            </w:r>
            <w:r>
              <w:rPr>
                <w:color w:val="000000"/>
                <w:sz w:val="22"/>
                <w:szCs w:val="22"/>
              </w:rPr>
              <w:t xml:space="preserve"> that the</w:t>
            </w:r>
            <w:r w:rsidR="006C4B90">
              <w:rPr>
                <w:color w:val="000000"/>
                <w:sz w:val="22"/>
                <w:szCs w:val="22"/>
              </w:rPr>
              <w:t xml:space="preserve"> decision to </w:t>
            </w:r>
            <w:r w:rsidR="00D60EB2">
              <w:rPr>
                <w:color w:val="000000"/>
                <w:sz w:val="22"/>
                <w:szCs w:val="22"/>
              </w:rPr>
              <w:t>purchase and replace</w:t>
            </w:r>
            <w:r w:rsidR="006C4B9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bollards at Three Mile Cross and </w:t>
            </w:r>
            <w:proofErr w:type="spellStart"/>
            <w:r>
              <w:rPr>
                <w:color w:val="000000"/>
                <w:sz w:val="22"/>
                <w:szCs w:val="22"/>
              </w:rPr>
              <w:t>Spencers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Wood Recreation Groun</w:t>
            </w:r>
            <w:r w:rsidR="006C4B90">
              <w:rPr>
                <w:color w:val="000000"/>
                <w:sz w:val="22"/>
                <w:szCs w:val="22"/>
              </w:rPr>
              <w:t>d</w:t>
            </w:r>
            <w:r w:rsidR="00D60EB2">
              <w:rPr>
                <w:color w:val="000000"/>
                <w:sz w:val="22"/>
                <w:szCs w:val="22"/>
              </w:rPr>
              <w:t xml:space="preserve"> go ahead before replacing those </w:t>
            </w:r>
            <w:proofErr w:type="gramStart"/>
            <w:r w:rsidR="0074444F">
              <w:rPr>
                <w:color w:val="000000"/>
                <w:sz w:val="22"/>
                <w:szCs w:val="22"/>
              </w:rPr>
              <w:t xml:space="preserve">at  </w:t>
            </w:r>
            <w:r w:rsidR="00D60EB2">
              <w:rPr>
                <w:color w:val="000000"/>
                <w:sz w:val="22"/>
                <w:szCs w:val="22"/>
              </w:rPr>
              <w:t>School</w:t>
            </w:r>
            <w:proofErr w:type="gramEnd"/>
            <w:r w:rsidR="00D60EB2">
              <w:rPr>
                <w:color w:val="000000"/>
                <w:sz w:val="22"/>
                <w:szCs w:val="22"/>
              </w:rPr>
              <w:t xml:space="preserve"> Green</w:t>
            </w:r>
            <w:r w:rsidR="006C4B90">
              <w:rPr>
                <w:color w:val="000000"/>
                <w:sz w:val="22"/>
                <w:szCs w:val="22"/>
              </w:rPr>
              <w:t xml:space="preserve"> be ratified</w:t>
            </w:r>
            <w:r w:rsidR="00190BFD">
              <w:rPr>
                <w:color w:val="000000"/>
                <w:sz w:val="22"/>
                <w:szCs w:val="22"/>
              </w:rPr>
              <w:t>.</w:t>
            </w:r>
            <w:r w:rsidR="006C4B90">
              <w:rPr>
                <w:color w:val="000000"/>
                <w:sz w:val="22"/>
                <w:szCs w:val="22"/>
              </w:rPr>
              <w:t xml:space="preserve"> </w:t>
            </w:r>
          </w:p>
          <w:p w14:paraId="0BFE35A0" w14:textId="77777777" w:rsidR="007D06E2" w:rsidRDefault="007D06E2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556AFA49" w14:textId="3EC46ACE" w:rsidR="007D06E2" w:rsidRPr="004A2FF3" w:rsidRDefault="007D06E2" w:rsidP="00181D0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5B28EA">
              <w:rPr>
                <w:rFonts w:cs="Calibri"/>
                <w:sz w:val="22"/>
                <w:szCs w:val="22"/>
              </w:rPr>
              <w:t>Montgomery</w:t>
            </w:r>
            <w:r>
              <w:rPr>
                <w:rFonts w:cs="Calibri"/>
                <w:sz w:val="22"/>
                <w:szCs w:val="22"/>
              </w:rPr>
              <w:t xml:space="preserve">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>Cllr Brown    Approved by Majority</w:t>
            </w:r>
          </w:p>
        </w:tc>
      </w:tr>
      <w:tr w:rsidR="00181D08" w:rsidRPr="0009263D" w14:paraId="5513D95D" w14:textId="77777777" w:rsidTr="008065AA">
        <w:tc>
          <w:tcPr>
            <w:tcW w:w="1080" w:type="dxa"/>
            <w:shd w:val="clear" w:color="auto" w:fill="auto"/>
          </w:tcPr>
          <w:p w14:paraId="299F0614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4B8EAC8" w14:textId="77777777" w:rsidR="00181D08" w:rsidRPr="00CE0589" w:rsidRDefault="00181D08" w:rsidP="00181D0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81D08" w:rsidRPr="0009263D" w14:paraId="4A042DF5" w14:textId="77777777" w:rsidTr="008065AA">
        <w:tc>
          <w:tcPr>
            <w:tcW w:w="1080" w:type="dxa"/>
            <w:shd w:val="clear" w:color="auto" w:fill="auto"/>
          </w:tcPr>
          <w:p w14:paraId="0E66BB15" w14:textId="26DFE803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F1068C">
              <w:rPr>
                <w:rFonts w:cs="Calibri"/>
                <w:sz w:val="22"/>
                <w:szCs w:val="22"/>
              </w:rPr>
              <w:t>54</w:t>
            </w:r>
          </w:p>
        </w:tc>
        <w:tc>
          <w:tcPr>
            <w:tcW w:w="8985" w:type="dxa"/>
            <w:shd w:val="clear" w:color="auto" w:fill="auto"/>
          </w:tcPr>
          <w:p w14:paraId="1623DAB1" w14:textId="77777777" w:rsidR="00181D08" w:rsidRDefault="00181D08" w:rsidP="00181D0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0589">
              <w:rPr>
                <w:rFonts w:ascii="Calibri" w:hAnsi="Calibri" w:cs="Calibri"/>
                <w:b/>
                <w:bCs/>
                <w:sz w:val="22"/>
                <w:szCs w:val="22"/>
              </w:rPr>
              <w:t>Community Service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Update </w:t>
            </w:r>
          </w:p>
          <w:p w14:paraId="78896568" w14:textId="3B6223AA" w:rsidR="00181D08" w:rsidRPr="00CE0589" w:rsidRDefault="00181D08" w:rsidP="00181D08">
            <w:pPr>
              <w:tabs>
                <w:tab w:val="left" w:pos="5098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</w:p>
        </w:tc>
      </w:tr>
      <w:tr w:rsidR="00181D08" w:rsidRPr="0009263D" w14:paraId="0045CAD1" w14:textId="77777777" w:rsidTr="008065AA">
        <w:tc>
          <w:tcPr>
            <w:tcW w:w="1080" w:type="dxa"/>
            <w:shd w:val="clear" w:color="auto" w:fill="auto"/>
          </w:tcPr>
          <w:p w14:paraId="1D63EE7E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DC10D20" w14:textId="00216285" w:rsidR="00181D08" w:rsidRDefault="00F1068C" w:rsidP="00181D08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54</w:t>
            </w:r>
            <w:r w:rsidR="00181D08">
              <w:rPr>
                <w:rFonts w:cs="Calibri"/>
                <w:bCs/>
                <w:sz w:val="22"/>
                <w:szCs w:val="22"/>
              </w:rPr>
              <w:t xml:space="preserve">.1 Cllr. Brown gave an update on activity in the parish highlighting the following: </w:t>
            </w:r>
          </w:p>
          <w:p w14:paraId="122144B1" w14:textId="77777777" w:rsidR="00181D08" w:rsidRDefault="00181D08" w:rsidP="00181D08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</w:p>
          <w:p w14:paraId="44BCEE84" w14:textId="1D78110C" w:rsidR="006C4B90" w:rsidRDefault="00F05679" w:rsidP="00181D08">
            <w:pPr>
              <w:pStyle w:val="Itemlevel1"/>
              <w:numPr>
                <w:ilvl w:val="0"/>
                <w:numId w:val="26"/>
              </w:numPr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Many </w:t>
            </w:r>
            <w:r w:rsidR="00D735CF">
              <w:rPr>
                <w:rFonts w:cs="Calibri"/>
                <w:bCs/>
                <w:sz w:val="22"/>
                <w:szCs w:val="22"/>
              </w:rPr>
              <w:t xml:space="preserve">community </w:t>
            </w:r>
            <w:r>
              <w:rPr>
                <w:rFonts w:cs="Calibri"/>
                <w:bCs/>
                <w:sz w:val="22"/>
                <w:szCs w:val="22"/>
              </w:rPr>
              <w:t>groups had not yet confirmed d</w:t>
            </w:r>
            <w:r w:rsidR="001F622E">
              <w:rPr>
                <w:rFonts w:cs="Calibri"/>
                <w:bCs/>
                <w:sz w:val="22"/>
                <w:szCs w:val="22"/>
              </w:rPr>
              <w:t xml:space="preserve">ates </w:t>
            </w:r>
            <w:r w:rsidR="00D735CF">
              <w:rPr>
                <w:rFonts w:cs="Calibri"/>
                <w:bCs/>
                <w:sz w:val="22"/>
                <w:szCs w:val="22"/>
              </w:rPr>
              <w:t xml:space="preserve">for restarting activities </w:t>
            </w:r>
            <w:r w:rsidR="002B6FE8">
              <w:rPr>
                <w:rFonts w:cs="Calibri"/>
                <w:bCs/>
                <w:sz w:val="22"/>
                <w:szCs w:val="22"/>
              </w:rPr>
              <w:t>given the chang</w:t>
            </w:r>
            <w:r w:rsidR="00D735CF">
              <w:rPr>
                <w:rFonts w:cs="Calibri"/>
                <w:bCs/>
                <w:sz w:val="22"/>
                <w:szCs w:val="22"/>
              </w:rPr>
              <w:t>ing</w:t>
            </w:r>
            <w:r w:rsidR="002B6FE8">
              <w:rPr>
                <w:rFonts w:cs="Calibri"/>
                <w:bCs/>
                <w:sz w:val="22"/>
                <w:szCs w:val="22"/>
              </w:rPr>
              <w:t xml:space="preserve"> pandemic restrictions</w:t>
            </w:r>
            <w:r w:rsidR="006C4B90">
              <w:rPr>
                <w:rFonts w:cs="Calibri"/>
                <w:bCs/>
                <w:sz w:val="22"/>
                <w:szCs w:val="22"/>
              </w:rPr>
              <w:t xml:space="preserve">. </w:t>
            </w:r>
            <w:r w:rsidR="002B6FE8">
              <w:rPr>
                <w:rFonts w:cs="Calibri"/>
                <w:bCs/>
                <w:sz w:val="22"/>
                <w:szCs w:val="22"/>
              </w:rPr>
              <w:t>The c</w:t>
            </w:r>
            <w:r w:rsidR="006C4B90">
              <w:rPr>
                <w:rFonts w:cs="Calibri"/>
                <w:bCs/>
                <w:sz w:val="22"/>
                <w:szCs w:val="22"/>
              </w:rPr>
              <w:t>ar service</w:t>
            </w:r>
            <w:r w:rsidR="002B6FE8">
              <w:rPr>
                <w:rFonts w:cs="Calibri"/>
                <w:bCs/>
                <w:sz w:val="22"/>
                <w:szCs w:val="22"/>
              </w:rPr>
              <w:t xml:space="preserve"> would</w:t>
            </w:r>
            <w:r w:rsidR="006C4B90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2B6FE8">
              <w:rPr>
                <w:rFonts w:cs="Calibri"/>
                <w:bCs/>
                <w:sz w:val="22"/>
                <w:szCs w:val="22"/>
              </w:rPr>
              <w:t>resume on</w:t>
            </w:r>
            <w:r w:rsidR="006C4B90">
              <w:rPr>
                <w:rFonts w:cs="Calibri"/>
                <w:bCs/>
                <w:sz w:val="22"/>
                <w:szCs w:val="22"/>
              </w:rPr>
              <w:t xml:space="preserve"> 1 August. </w:t>
            </w:r>
          </w:p>
          <w:p w14:paraId="325B6F45" w14:textId="2F8FAFAA" w:rsidR="00857B26" w:rsidRDefault="003C5D87" w:rsidP="00181D08">
            <w:pPr>
              <w:pStyle w:val="Itemlevel1"/>
              <w:numPr>
                <w:ilvl w:val="0"/>
                <w:numId w:val="26"/>
              </w:numPr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The </w:t>
            </w:r>
            <w:r w:rsidR="005D4E58">
              <w:rPr>
                <w:rFonts w:cs="Calibri"/>
                <w:bCs/>
                <w:sz w:val="22"/>
                <w:szCs w:val="22"/>
              </w:rPr>
              <w:t xml:space="preserve">Shinfield </w:t>
            </w:r>
            <w:r>
              <w:rPr>
                <w:rFonts w:cs="Calibri"/>
                <w:bCs/>
                <w:sz w:val="22"/>
                <w:szCs w:val="22"/>
              </w:rPr>
              <w:t>Ba</w:t>
            </w:r>
            <w:r w:rsidR="008D0A23">
              <w:rPr>
                <w:rFonts w:cs="Calibri"/>
                <w:bCs/>
                <w:sz w:val="22"/>
                <w:szCs w:val="22"/>
              </w:rPr>
              <w:t>p</w:t>
            </w:r>
            <w:r>
              <w:rPr>
                <w:rFonts w:cs="Calibri"/>
                <w:bCs/>
                <w:sz w:val="22"/>
                <w:szCs w:val="22"/>
              </w:rPr>
              <w:t>tist Church had confirmed that their t</w:t>
            </w:r>
            <w:r w:rsidR="006C4B90">
              <w:rPr>
                <w:rFonts w:cs="Calibri"/>
                <w:bCs/>
                <w:sz w:val="22"/>
                <w:szCs w:val="22"/>
              </w:rPr>
              <w:t>oddler group ha</w:t>
            </w:r>
            <w:r w:rsidR="008D643F">
              <w:rPr>
                <w:rFonts w:cs="Calibri"/>
                <w:bCs/>
                <w:sz w:val="22"/>
                <w:szCs w:val="22"/>
              </w:rPr>
              <w:t xml:space="preserve">d </w:t>
            </w:r>
            <w:r w:rsidR="006C4B90">
              <w:rPr>
                <w:rFonts w:cs="Calibri"/>
                <w:bCs/>
                <w:sz w:val="22"/>
                <w:szCs w:val="22"/>
              </w:rPr>
              <w:t xml:space="preserve">restarted </w:t>
            </w:r>
            <w:r w:rsidR="008D0A23">
              <w:rPr>
                <w:rFonts w:cs="Calibri"/>
                <w:bCs/>
                <w:sz w:val="22"/>
                <w:szCs w:val="22"/>
              </w:rPr>
              <w:t>and was adhering to</w:t>
            </w:r>
            <w:r w:rsidR="006C4B90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="008D0A23">
              <w:rPr>
                <w:rFonts w:cs="Calibri"/>
                <w:bCs/>
                <w:sz w:val="22"/>
                <w:szCs w:val="22"/>
              </w:rPr>
              <w:t>C</w:t>
            </w:r>
            <w:r w:rsidR="008D643F">
              <w:rPr>
                <w:rFonts w:cs="Calibri"/>
                <w:bCs/>
                <w:sz w:val="22"/>
                <w:szCs w:val="22"/>
              </w:rPr>
              <w:t>ovid</w:t>
            </w:r>
            <w:proofErr w:type="spellEnd"/>
            <w:r w:rsidR="008D643F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857B26">
              <w:rPr>
                <w:rFonts w:cs="Calibri"/>
                <w:bCs/>
                <w:sz w:val="22"/>
                <w:szCs w:val="22"/>
              </w:rPr>
              <w:t>guidelines</w:t>
            </w:r>
            <w:r w:rsidR="00395709">
              <w:rPr>
                <w:rFonts w:cs="Calibri"/>
                <w:bCs/>
                <w:sz w:val="22"/>
                <w:szCs w:val="22"/>
              </w:rPr>
              <w:t>.</w:t>
            </w:r>
          </w:p>
          <w:p w14:paraId="68FAABC0" w14:textId="1BC868B2" w:rsidR="007D70E3" w:rsidRDefault="00395709" w:rsidP="00181D08">
            <w:pPr>
              <w:pStyle w:val="Itemlevel1"/>
              <w:numPr>
                <w:ilvl w:val="0"/>
                <w:numId w:val="26"/>
              </w:numPr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A </w:t>
            </w:r>
            <w:r w:rsidR="00E25BC5">
              <w:rPr>
                <w:rFonts w:cs="Calibri"/>
                <w:bCs/>
                <w:sz w:val="22"/>
                <w:szCs w:val="22"/>
              </w:rPr>
              <w:t>group named Helping Hand</w:t>
            </w:r>
            <w:r w:rsidR="00AC368F">
              <w:rPr>
                <w:rFonts w:cs="Calibri"/>
                <w:bCs/>
                <w:sz w:val="22"/>
                <w:szCs w:val="22"/>
              </w:rPr>
              <w:t xml:space="preserve">s was </w:t>
            </w:r>
            <w:r w:rsidR="005A159E">
              <w:rPr>
                <w:rFonts w:cs="Calibri"/>
                <w:bCs/>
                <w:sz w:val="22"/>
                <w:szCs w:val="22"/>
              </w:rPr>
              <w:t xml:space="preserve">being run from the </w:t>
            </w:r>
            <w:r w:rsidR="00857B26">
              <w:rPr>
                <w:rFonts w:cs="Calibri"/>
                <w:bCs/>
                <w:sz w:val="22"/>
                <w:szCs w:val="22"/>
              </w:rPr>
              <w:t>Ba</w:t>
            </w:r>
            <w:r w:rsidR="002245D8">
              <w:rPr>
                <w:rFonts w:cs="Calibri"/>
                <w:bCs/>
                <w:sz w:val="22"/>
                <w:szCs w:val="22"/>
              </w:rPr>
              <w:t>p</w:t>
            </w:r>
            <w:r w:rsidR="00857B26">
              <w:rPr>
                <w:rFonts w:cs="Calibri"/>
                <w:bCs/>
                <w:sz w:val="22"/>
                <w:szCs w:val="22"/>
              </w:rPr>
              <w:t xml:space="preserve">tist church </w:t>
            </w:r>
            <w:r w:rsidR="005A159E">
              <w:rPr>
                <w:rFonts w:cs="Calibri"/>
                <w:bCs/>
                <w:sz w:val="22"/>
                <w:szCs w:val="22"/>
              </w:rPr>
              <w:t>to provide</w:t>
            </w:r>
            <w:r w:rsidR="00AC368F">
              <w:rPr>
                <w:rFonts w:cs="Calibri"/>
                <w:bCs/>
                <w:sz w:val="22"/>
                <w:szCs w:val="22"/>
              </w:rPr>
              <w:t xml:space="preserve"> necessities to residents.</w:t>
            </w:r>
            <w:r w:rsidR="005A159E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  <w:p w14:paraId="3037A7BB" w14:textId="342131CA" w:rsidR="007D70E3" w:rsidRPr="00C947D1" w:rsidRDefault="003A1261" w:rsidP="00C947D1">
            <w:pPr>
              <w:pStyle w:val="Itemlevel1"/>
              <w:numPr>
                <w:ilvl w:val="0"/>
                <w:numId w:val="26"/>
              </w:numPr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The </w:t>
            </w:r>
            <w:r w:rsidR="007D70E3">
              <w:rPr>
                <w:rFonts w:cs="Calibri"/>
                <w:bCs/>
                <w:sz w:val="22"/>
                <w:szCs w:val="22"/>
              </w:rPr>
              <w:t xml:space="preserve">Baptist Foodbank </w:t>
            </w:r>
            <w:r>
              <w:rPr>
                <w:rFonts w:cs="Calibri"/>
                <w:bCs/>
                <w:sz w:val="22"/>
                <w:szCs w:val="22"/>
              </w:rPr>
              <w:t>had helped</w:t>
            </w:r>
            <w:r w:rsidR="007D70E3">
              <w:rPr>
                <w:rFonts w:cs="Calibri"/>
                <w:bCs/>
                <w:sz w:val="22"/>
                <w:szCs w:val="22"/>
              </w:rPr>
              <w:t xml:space="preserve"> 200 people</w:t>
            </w:r>
            <w:r w:rsidR="005C694E">
              <w:rPr>
                <w:rFonts w:cs="Calibri"/>
                <w:bCs/>
                <w:sz w:val="22"/>
                <w:szCs w:val="22"/>
              </w:rPr>
              <w:t xml:space="preserve"> with </w:t>
            </w:r>
            <w:r w:rsidR="007D70E3">
              <w:rPr>
                <w:rFonts w:cs="Calibri"/>
                <w:bCs/>
                <w:sz w:val="22"/>
                <w:szCs w:val="22"/>
              </w:rPr>
              <w:t>500 bags of shopping</w:t>
            </w:r>
            <w:r w:rsidR="005C694E">
              <w:rPr>
                <w:rFonts w:cs="Calibri"/>
                <w:bCs/>
                <w:sz w:val="22"/>
                <w:szCs w:val="22"/>
              </w:rPr>
              <w:t xml:space="preserve"> being delivered</w:t>
            </w:r>
            <w:r w:rsidR="007D70E3">
              <w:rPr>
                <w:rFonts w:cs="Calibri"/>
                <w:bCs/>
                <w:sz w:val="22"/>
                <w:szCs w:val="22"/>
              </w:rPr>
              <w:t xml:space="preserve">. </w:t>
            </w:r>
            <w:r w:rsidR="00C947D1">
              <w:rPr>
                <w:rFonts w:cs="Calibri"/>
                <w:bCs/>
                <w:sz w:val="22"/>
                <w:szCs w:val="22"/>
              </w:rPr>
              <w:t xml:space="preserve"> The work was carried out by a small team of</w:t>
            </w:r>
            <w:r w:rsidR="00181D08" w:rsidRPr="00C947D1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C947D1">
              <w:rPr>
                <w:rFonts w:cs="Calibri"/>
                <w:bCs/>
                <w:sz w:val="22"/>
                <w:szCs w:val="22"/>
              </w:rPr>
              <w:t>volunteers</w:t>
            </w:r>
            <w:r w:rsidR="00CD7CDC">
              <w:rPr>
                <w:rFonts w:cs="Calibri"/>
                <w:bCs/>
                <w:sz w:val="22"/>
                <w:szCs w:val="22"/>
              </w:rPr>
              <w:t xml:space="preserve"> and a request had been made for financial support. </w:t>
            </w:r>
            <w:r w:rsidR="00010011">
              <w:rPr>
                <w:rFonts w:cs="Calibri"/>
                <w:bCs/>
                <w:sz w:val="22"/>
                <w:szCs w:val="22"/>
              </w:rPr>
              <w:t xml:space="preserve">It was </w:t>
            </w:r>
            <w:r w:rsidR="0033353D">
              <w:rPr>
                <w:rFonts w:cs="Calibri"/>
                <w:bCs/>
                <w:sz w:val="22"/>
                <w:szCs w:val="22"/>
              </w:rPr>
              <w:t>confirmed</w:t>
            </w:r>
            <w:r w:rsidR="00010011">
              <w:rPr>
                <w:rFonts w:cs="Calibri"/>
                <w:bCs/>
                <w:sz w:val="22"/>
                <w:szCs w:val="22"/>
              </w:rPr>
              <w:t xml:space="preserve"> that grants could be </w:t>
            </w:r>
            <w:r w:rsidR="0033353D">
              <w:rPr>
                <w:rFonts w:cs="Calibri"/>
                <w:bCs/>
                <w:sz w:val="22"/>
                <w:szCs w:val="22"/>
              </w:rPr>
              <w:t>made</w:t>
            </w:r>
            <w:r w:rsidR="00010011">
              <w:rPr>
                <w:rFonts w:cs="Calibri"/>
                <w:bCs/>
                <w:sz w:val="22"/>
                <w:szCs w:val="22"/>
              </w:rPr>
              <w:t xml:space="preserve"> to religious groups </w:t>
            </w:r>
            <w:r w:rsidR="0033353D">
              <w:rPr>
                <w:rFonts w:cs="Calibri"/>
                <w:bCs/>
                <w:sz w:val="22"/>
                <w:szCs w:val="22"/>
              </w:rPr>
              <w:t xml:space="preserve">for the purpose of benefitting the community. </w:t>
            </w:r>
            <w:r w:rsidR="00FD53BF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  <w:p w14:paraId="0438F079" w14:textId="77777777" w:rsidR="00000ED9" w:rsidRDefault="00000ED9" w:rsidP="00E360AC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</w:p>
          <w:p w14:paraId="3867E996" w14:textId="67BFB66B" w:rsidR="00000ED9" w:rsidRDefault="00000ED9" w:rsidP="00E360AC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It was </w:t>
            </w:r>
            <w:r w:rsidR="008F75C5">
              <w:rPr>
                <w:rFonts w:cs="Calibri"/>
                <w:b/>
                <w:sz w:val="22"/>
                <w:szCs w:val="22"/>
              </w:rPr>
              <w:t>PROPOSED</w:t>
            </w:r>
            <w:r w:rsidR="00D12C09">
              <w:rPr>
                <w:rFonts w:cs="Calibri"/>
                <w:bCs/>
                <w:sz w:val="22"/>
                <w:szCs w:val="22"/>
              </w:rPr>
              <w:t xml:space="preserve"> </w:t>
            </w:r>
            <w:r>
              <w:rPr>
                <w:rFonts w:cs="Calibri"/>
                <w:bCs/>
                <w:sz w:val="22"/>
                <w:szCs w:val="22"/>
              </w:rPr>
              <w:t>that</w:t>
            </w:r>
            <w:r w:rsidR="001653FB">
              <w:rPr>
                <w:rFonts w:cs="Calibri"/>
                <w:bCs/>
                <w:sz w:val="22"/>
                <w:szCs w:val="22"/>
              </w:rPr>
              <w:t xml:space="preserve"> the </w:t>
            </w:r>
            <w:r w:rsidR="00D60EB2">
              <w:rPr>
                <w:rFonts w:cs="Calibri"/>
                <w:bCs/>
                <w:sz w:val="22"/>
                <w:szCs w:val="22"/>
              </w:rPr>
              <w:t xml:space="preserve">Deputy </w:t>
            </w:r>
            <w:r w:rsidR="001653FB">
              <w:rPr>
                <w:rFonts w:cs="Calibri"/>
                <w:bCs/>
                <w:sz w:val="22"/>
                <w:szCs w:val="22"/>
              </w:rPr>
              <w:t>Clerk</w:t>
            </w:r>
            <w:r w:rsidR="00D12C09">
              <w:rPr>
                <w:rFonts w:cs="Calibri"/>
                <w:bCs/>
                <w:sz w:val="22"/>
                <w:szCs w:val="22"/>
              </w:rPr>
              <w:t xml:space="preserve"> would</w:t>
            </w:r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1653FB">
              <w:rPr>
                <w:rFonts w:cs="Calibri"/>
                <w:bCs/>
                <w:sz w:val="22"/>
                <w:szCs w:val="22"/>
              </w:rPr>
              <w:t xml:space="preserve">contact the Baptist Church requesting that they complete a grant application form </w:t>
            </w:r>
            <w:r w:rsidR="00D12C09">
              <w:rPr>
                <w:rFonts w:cs="Calibri"/>
                <w:bCs/>
                <w:sz w:val="22"/>
                <w:szCs w:val="22"/>
              </w:rPr>
              <w:t xml:space="preserve">for £250.00. </w:t>
            </w:r>
          </w:p>
          <w:p w14:paraId="0BA63334" w14:textId="77777777" w:rsidR="008F75C5" w:rsidRDefault="008F75C5" w:rsidP="00E360AC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</w:p>
          <w:p w14:paraId="104348A0" w14:textId="1AC415B4" w:rsidR="008F75C5" w:rsidRPr="007A2C59" w:rsidRDefault="008F75C5" w:rsidP="00E360AC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C947D1">
              <w:rPr>
                <w:rFonts w:cs="Calibri"/>
                <w:sz w:val="22"/>
                <w:szCs w:val="22"/>
              </w:rPr>
              <w:t>Clarke</w:t>
            </w:r>
            <w:r>
              <w:rPr>
                <w:rFonts w:cs="Calibri"/>
                <w:sz w:val="22"/>
                <w:szCs w:val="22"/>
              </w:rPr>
              <w:t xml:space="preserve">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>Cllr Brown    Approved by Majority</w:t>
            </w:r>
          </w:p>
        </w:tc>
      </w:tr>
      <w:tr w:rsidR="00181D08" w:rsidRPr="0009263D" w14:paraId="516BA8C7" w14:textId="77777777" w:rsidTr="008065AA">
        <w:tc>
          <w:tcPr>
            <w:tcW w:w="1080" w:type="dxa"/>
            <w:shd w:val="clear" w:color="auto" w:fill="auto"/>
          </w:tcPr>
          <w:p w14:paraId="1082593E" w14:textId="13091C2C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3A66488" w14:textId="77777777" w:rsidR="00181D08" w:rsidRPr="000424D3" w:rsidRDefault="00181D08" w:rsidP="00181D0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81D08" w:rsidRPr="0009263D" w14:paraId="47C90549" w14:textId="77777777" w:rsidTr="008065AA">
        <w:tc>
          <w:tcPr>
            <w:tcW w:w="1080" w:type="dxa"/>
            <w:shd w:val="clear" w:color="auto" w:fill="auto"/>
          </w:tcPr>
          <w:p w14:paraId="2A36B196" w14:textId="505972AC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F1068C">
              <w:rPr>
                <w:rFonts w:cs="Calibri"/>
                <w:sz w:val="22"/>
                <w:szCs w:val="22"/>
              </w:rPr>
              <w:t>55</w:t>
            </w:r>
          </w:p>
        </w:tc>
        <w:tc>
          <w:tcPr>
            <w:tcW w:w="8985" w:type="dxa"/>
            <w:shd w:val="clear" w:color="auto" w:fill="auto"/>
          </w:tcPr>
          <w:p w14:paraId="0F47926C" w14:textId="77777777" w:rsidR="00181D08" w:rsidRPr="00161323" w:rsidRDefault="00181D08" w:rsidP="00181D0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6132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Grant Applications </w:t>
            </w:r>
            <w:r w:rsidRPr="00161323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</w:p>
        </w:tc>
      </w:tr>
      <w:tr w:rsidR="00181D08" w:rsidRPr="0009263D" w14:paraId="11D0CDAA" w14:textId="77777777" w:rsidTr="008065AA">
        <w:tc>
          <w:tcPr>
            <w:tcW w:w="1080" w:type="dxa"/>
            <w:shd w:val="clear" w:color="auto" w:fill="auto"/>
          </w:tcPr>
          <w:p w14:paraId="05DCA960" w14:textId="77777777" w:rsidR="00181D08" w:rsidRPr="006315D4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D5A71E8" w14:textId="77777777" w:rsidR="00181D08" w:rsidRPr="00227982" w:rsidRDefault="00181D08" w:rsidP="00181D08">
            <w:pPr>
              <w:tabs>
                <w:tab w:val="left" w:pos="709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1068C" w:rsidRPr="0009263D" w14:paraId="31C90A30" w14:textId="77777777" w:rsidTr="008065AA">
        <w:tc>
          <w:tcPr>
            <w:tcW w:w="1080" w:type="dxa"/>
            <w:shd w:val="clear" w:color="auto" w:fill="auto"/>
          </w:tcPr>
          <w:p w14:paraId="2C7BD826" w14:textId="77777777" w:rsidR="00F1068C" w:rsidRPr="006315D4" w:rsidRDefault="00F1068C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9DECD30" w14:textId="77777777" w:rsidR="00F1068C" w:rsidRDefault="009F4871" w:rsidP="00181D08">
            <w:pPr>
              <w:tabs>
                <w:tab w:val="left" w:pos="709"/>
              </w:tabs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55.1 </w:t>
            </w:r>
            <w:r w:rsidRPr="009F48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Grants Update </w:t>
            </w:r>
          </w:p>
          <w:p w14:paraId="261FECB8" w14:textId="14714E8A" w:rsidR="000E345D" w:rsidRPr="009F4871" w:rsidRDefault="000E345D" w:rsidP="00181D08">
            <w:pPr>
              <w:tabs>
                <w:tab w:val="left" w:pos="709"/>
              </w:tabs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1068C" w:rsidRPr="0009263D" w14:paraId="509763C0" w14:textId="77777777" w:rsidTr="008065AA">
        <w:tc>
          <w:tcPr>
            <w:tcW w:w="1080" w:type="dxa"/>
            <w:shd w:val="clear" w:color="auto" w:fill="auto"/>
          </w:tcPr>
          <w:p w14:paraId="3EECC766" w14:textId="77777777" w:rsidR="00F1068C" w:rsidRPr="006315D4" w:rsidRDefault="00F1068C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02D9525" w14:textId="2368FCB7" w:rsidR="00F1068C" w:rsidRDefault="00206B3E" w:rsidP="00181D08">
            <w:pPr>
              <w:tabs>
                <w:tab w:val="left" w:pos="709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55.1.1 </w:t>
            </w:r>
            <w:r w:rsidR="00A47684">
              <w:rPr>
                <w:rFonts w:ascii="Calibri" w:hAnsi="Calibri" w:cs="Calibri"/>
                <w:color w:val="000000"/>
                <w:sz w:val="22"/>
                <w:szCs w:val="22"/>
              </w:rPr>
              <w:t>It was confirmed that £1435 left in budget to the end of April 2022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</w:t>
            </w:r>
            <w:r w:rsidRPr="00101E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AGREED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that a request would be made to Finance and General Purposes Committee for additional grant funding. </w:t>
            </w:r>
          </w:p>
          <w:p w14:paraId="04BFA51A" w14:textId="77777777" w:rsidR="00A47684" w:rsidRDefault="00A47684" w:rsidP="00181D08">
            <w:pPr>
              <w:tabs>
                <w:tab w:val="left" w:pos="709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CAA6953" w14:textId="7887400D" w:rsidR="00A47684" w:rsidRDefault="00206B3E" w:rsidP="00181D08">
            <w:pPr>
              <w:tabs>
                <w:tab w:val="left" w:pos="709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55.1.2 </w:t>
            </w:r>
            <w:r w:rsidR="00A476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The Grants update was </w:t>
            </w:r>
            <w:r w:rsidR="00A47684" w:rsidRPr="009F48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NOTED</w:t>
            </w:r>
            <w:r w:rsidR="00A4768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</w:tr>
      <w:tr w:rsidR="009F4871" w:rsidRPr="0009263D" w14:paraId="2F5DA31F" w14:textId="77777777" w:rsidTr="008065AA">
        <w:tc>
          <w:tcPr>
            <w:tcW w:w="1080" w:type="dxa"/>
            <w:shd w:val="clear" w:color="auto" w:fill="auto"/>
          </w:tcPr>
          <w:p w14:paraId="4A333121" w14:textId="77777777" w:rsidR="009F4871" w:rsidRPr="006315D4" w:rsidRDefault="009F4871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8F08CFE" w14:textId="77777777" w:rsidR="009F4871" w:rsidRDefault="009F4871" w:rsidP="00181D08">
            <w:pPr>
              <w:tabs>
                <w:tab w:val="left" w:pos="709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D08" w:rsidRPr="0009263D" w14:paraId="23EA38AF" w14:textId="77777777" w:rsidTr="008065AA">
        <w:tc>
          <w:tcPr>
            <w:tcW w:w="1080" w:type="dxa"/>
            <w:shd w:val="clear" w:color="auto" w:fill="auto"/>
          </w:tcPr>
          <w:p w14:paraId="126EBA51" w14:textId="77777777" w:rsidR="00181D08" w:rsidRPr="006315D4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CEE7ACF" w14:textId="2264154F" w:rsidR="00181D08" w:rsidRPr="00227982" w:rsidRDefault="00A22C00" w:rsidP="00181D08">
            <w:pPr>
              <w:tabs>
                <w:tab w:val="left" w:pos="709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  <w:r w:rsidR="00181D08" w:rsidRPr="0022798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181D08" w:rsidRPr="002279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181D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Shinfield </w:t>
            </w:r>
            <w:r w:rsidR="001921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Parish Volunteer Group </w:t>
            </w:r>
          </w:p>
        </w:tc>
      </w:tr>
      <w:tr w:rsidR="00181D08" w:rsidRPr="0009263D" w14:paraId="754CD22D" w14:textId="77777777" w:rsidTr="008065AA">
        <w:tc>
          <w:tcPr>
            <w:tcW w:w="1080" w:type="dxa"/>
            <w:shd w:val="clear" w:color="auto" w:fill="auto"/>
          </w:tcPr>
          <w:p w14:paraId="6B8D511C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76DA093" w14:textId="77777777" w:rsidR="00181D08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44284263" w14:textId="0F92B948" w:rsidR="00D302B3" w:rsidRPr="0085040B" w:rsidRDefault="00406E7E" w:rsidP="00406E7E">
            <w:pPr>
              <w:rPr>
                <w:rFonts w:ascii="Calibri" w:hAnsi="Calibri" w:cs="Calibri"/>
                <w:sz w:val="22"/>
                <w:szCs w:val="22"/>
              </w:rPr>
            </w:pPr>
            <w:r w:rsidRPr="0085040B">
              <w:rPr>
                <w:rFonts w:ascii="Calibri" w:hAnsi="Calibri" w:cs="Calibri"/>
                <w:sz w:val="22"/>
                <w:szCs w:val="22"/>
              </w:rPr>
              <w:lastRenderedPageBreak/>
              <w:t>Members discussed the request for two grant</w:t>
            </w:r>
            <w:r w:rsidR="002F037A" w:rsidRPr="0085040B">
              <w:rPr>
                <w:rFonts w:ascii="Calibri" w:hAnsi="Calibri" w:cs="Calibri"/>
                <w:sz w:val="22"/>
                <w:szCs w:val="22"/>
              </w:rPr>
              <w:t xml:space="preserve"> applications </w:t>
            </w:r>
            <w:r w:rsidRPr="0085040B">
              <w:rPr>
                <w:rFonts w:ascii="Calibri" w:hAnsi="Calibri" w:cs="Calibri"/>
                <w:sz w:val="22"/>
                <w:szCs w:val="22"/>
              </w:rPr>
              <w:t xml:space="preserve">from </w:t>
            </w:r>
            <w:r w:rsidR="000E345D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85040B">
              <w:rPr>
                <w:rFonts w:ascii="Calibri" w:hAnsi="Calibri" w:cs="Calibri"/>
                <w:sz w:val="22"/>
                <w:szCs w:val="22"/>
              </w:rPr>
              <w:t>Shinfield Parish Volunteer Group</w:t>
            </w:r>
            <w:r w:rsidR="009E64A8">
              <w:rPr>
                <w:rFonts w:ascii="Calibri" w:hAnsi="Calibri" w:cs="Calibri"/>
                <w:sz w:val="22"/>
                <w:szCs w:val="22"/>
              </w:rPr>
              <w:t xml:space="preserve">, the first being for costs </w:t>
            </w:r>
            <w:r w:rsidR="00FE28D2" w:rsidRPr="0085040B">
              <w:rPr>
                <w:rFonts w:ascii="Calibri" w:hAnsi="Calibri" w:cs="Calibri"/>
                <w:sz w:val="22"/>
                <w:szCs w:val="22"/>
              </w:rPr>
              <w:t xml:space="preserve">to set up and stock a Social Seniors tea bar in </w:t>
            </w:r>
            <w:proofErr w:type="spellStart"/>
            <w:r w:rsidR="00FE28D2" w:rsidRPr="0085040B">
              <w:rPr>
                <w:rFonts w:ascii="Calibri" w:hAnsi="Calibri" w:cs="Calibri"/>
                <w:sz w:val="22"/>
                <w:szCs w:val="22"/>
              </w:rPr>
              <w:t>Spencers</w:t>
            </w:r>
            <w:proofErr w:type="spellEnd"/>
            <w:r w:rsidR="00FE28D2" w:rsidRPr="0085040B">
              <w:rPr>
                <w:rFonts w:ascii="Calibri" w:hAnsi="Calibri" w:cs="Calibri"/>
                <w:sz w:val="22"/>
                <w:szCs w:val="22"/>
              </w:rPr>
              <w:t xml:space="preserve"> Wood Pavilion</w:t>
            </w:r>
            <w:r w:rsidR="00C44AD9" w:rsidRPr="0085040B">
              <w:rPr>
                <w:rFonts w:ascii="Calibri" w:hAnsi="Calibri" w:cs="Calibri"/>
                <w:sz w:val="22"/>
                <w:szCs w:val="22"/>
              </w:rPr>
              <w:t xml:space="preserve"> and </w:t>
            </w:r>
            <w:r w:rsidR="009E64A8">
              <w:rPr>
                <w:rFonts w:ascii="Calibri" w:hAnsi="Calibri" w:cs="Calibri"/>
                <w:sz w:val="22"/>
                <w:szCs w:val="22"/>
              </w:rPr>
              <w:t xml:space="preserve">the second </w:t>
            </w:r>
            <w:r w:rsidR="00C44AD9" w:rsidRPr="0085040B">
              <w:rPr>
                <w:rFonts w:ascii="Calibri" w:hAnsi="Calibri" w:cs="Calibri"/>
                <w:sz w:val="22"/>
                <w:szCs w:val="22"/>
              </w:rPr>
              <w:t xml:space="preserve">for </w:t>
            </w:r>
            <w:r w:rsidR="009E64A8">
              <w:rPr>
                <w:rFonts w:ascii="Calibri" w:hAnsi="Calibri" w:cs="Calibri"/>
                <w:sz w:val="22"/>
                <w:szCs w:val="22"/>
              </w:rPr>
              <w:t xml:space="preserve">associated </w:t>
            </w:r>
            <w:r w:rsidR="00C44AD9" w:rsidRPr="0085040B">
              <w:rPr>
                <w:rFonts w:ascii="Calibri" w:hAnsi="Calibri" w:cs="Calibri"/>
                <w:sz w:val="22"/>
                <w:szCs w:val="22"/>
              </w:rPr>
              <w:t xml:space="preserve">room hire. </w:t>
            </w:r>
          </w:p>
          <w:p w14:paraId="5B0DD443" w14:textId="77777777" w:rsidR="00FE28D2" w:rsidRDefault="00FE28D2" w:rsidP="00406E7E">
            <w:pPr>
              <w:rPr>
                <w:rFonts w:cs="Calibri"/>
                <w:sz w:val="22"/>
                <w:szCs w:val="22"/>
              </w:rPr>
            </w:pPr>
          </w:p>
          <w:p w14:paraId="1C87CA1A" w14:textId="0BDEE624" w:rsidR="00402F25" w:rsidRPr="0085040B" w:rsidRDefault="0085040B" w:rsidP="00406E7E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 w:eastAsia="en-GB"/>
              </w:rPr>
            </w:pPr>
            <w:r w:rsidRPr="0085040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026EDE" w:rsidRPr="0085040B">
              <w:rPr>
                <w:rFonts w:asciiTheme="minorHAnsi" w:hAnsiTheme="minorHAnsi" w:cstheme="minorHAnsi"/>
                <w:sz w:val="22"/>
                <w:szCs w:val="22"/>
              </w:rPr>
              <w:t xml:space="preserve">t was </w:t>
            </w:r>
            <w:r w:rsidR="00026EDE" w:rsidRPr="008504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PROPOSED</w:t>
            </w:r>
            <w:r w:rsidR="00026EDE" w:rsidRPr="008504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4610A" w:rsidRPr="0085040B">
              <w:rPr>
                <w:rFonts w:asciiTheme="minorHAnsi" w:hAnsiTheme="minorHAnsi" w:cstheme="minorHAnsi"/>
                <w:sz w:val="22"/>
                <w:szCs w:val="22"/>
              </w:rPr>
              <w:t xml:space="preserve">that 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start</w:t>
            </w:r>
            <w:r w:rsidR="00B02C23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up </w:t>
            </w:r>
            <w:r w:rsidR="0094610A" w:rsidRPr="0085040B">
              <w:rPr>
                <w:rFonts w:asciiTheme="minorHAnsi" w:hAnsiTheme="minorHAnsi" w:cstheme="minorHAnsi"/>
                <w:sz w:val="22"/>
                <w:szCs w:val="22"/>
              </w:rPr>
              <w:t>grant for £</w:t>
            </w:r>
            <w:r w:rsidR="001140C4">
              <w:rPr>
                <w:rFonts w:asciiTheme="minorHAnsi" w:hAnsiTheme="minorHAnsi" w:cstheme="minorHAnsi"/>
                <w:sz w:val="22"/>
                <w:szCs w:val="22"/>
              </w:rPr>
              <w:t xml:space="preserve">500 and </w:t>
            </w:r>
            <w:r w:rsidR="00E409FD">
              <w:rPr>
                <w:rFonts w:asciiTheme="minorHAnsi" w:hAnsiTheme="minorHAnsi" w:cstheme="minorHAnsi"/>
                <w:sz w:val="22"/>
                <w:szCs w:val="22"/>
              </w:rPr>
              <w:t xml:space="preserve">rental grant </w:t>
            </w:r>
            <w:r w:rsidR="004561A7">
              <w:rPr>
                <w:rFonts w:asciiTheme="minorHAnsi" w:hAnsiTheme="minorHAnsi" w:cstheme="minorHAnsi"/>
                <w:sz w:val="22"/>
                <w:szCs w:val="22"/>
              </w:rPr>
              <w:t>at £3</w:t>
            </w:r>
            <w:r w:rsidR="000A3C92">
              <w:rPr>
                <w:rFonts w:asciiTheme="minorHAnsi" w:hAnsiTheme="minorHAnsi" w:cstheme="minorHAnsi"/>
                <w:sz w:val="22"/>
                <w:szCs w:val="22"/>
              </w:rPr>
              <w:t>7.50</w:t>
            </w:r>
            <w:r w:rsidR="00E409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E5457">
              <w:rPr>
                <w:rFonts w:asciiTheme="minorHAnsi" w:hAnsiTheme="minorHAnsi" w:cstheme="minorHAnsi"/>
                <w:sz w:val="22"/>
                <w:szCs w:val="22"/>
              </w:rPr>
              <w:t xml:space="preserve">per </w:t>
            </w:r>
            <w:r w:rsidR="000A3C92">
              <w:rPr>
                <w:rFonts w:asciiTheme="minorHAnsi" w:hAnsiTheme="minorHAnsi" w:cstheme="minorHAnsi"/>
                <w:sz w:val="22"/>
                <w:szCs w:val="22"/>
              </w:rPr>
              <w:t xml:space="preserve">hire </w:t>
            </w:r>
            <w:r w:rsidR="008E5457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r w:rsidR="00E409FD">
              <w:rPr>
                <w:rFonts w:asciiTheme="minorHAnsi" w:hAnsiTheme="minorHAnsi" w:cstheme="minorHAnsi"/>
                <w:sz w:val="22"/>
                <w:szCs w:val="22"/>
              </w:rPr>
              <w:t>three months</w:t>
            </w:r>
            <w:r w:rsidR="00402F25" w:rsidRPr="007E0D26">
              <w:rPr>
                <w:rFonts w:asciiTheme="minorHAnsi" w:hAnsiTheme="minorHAnsi" w:cstheme="minorHAnsi"/>
                <w:bCs/>
                <w:sz w:val="22"/>
                <w:szCs w:val="22"/>
                <w:lang w:val="en-GB" w:eastAsia="en-GB"/>
              </w:rPr>
              <w:t xml:space="preserve"> </w:t>
            </w:r>
            <w:r w:rsidR="007D24C0" w:rsidRPr="007E0D26">
              <w:rPr>
                <w:rFonts w:asciiTheme="minorHAnsi" w:hAnsiTheme="minorHAnsi" w:cstheme="minorHAnsi"/>
                <w:bCs/>
                <w:sz w:val="22"/>
                <w:szCs w:val="22"/>
                <w:lang w:val="en-GB" w:eastAsia="en-GB"/>
              </w:rPr>
              <w:t xml:space="preserve">at the </w:t>
            </w:r>
            <w:proofErr w:type="spellStart"/>
            <w:r w:rsidR="007D24C0" w:rsidRPr="007E0D26">
              <w:rPr>
                <w:rFonts w:asciiTheme="minorHAnsi" w:hAnsiTheme="minorHAnsi" w:cstheme="minorHAnsi"/>
                <w:bCs/>
                <w:sz w:val="22"/>
                <w:szCs w:val="22"/>
                <w:lang w:val="en-GB" w:eastAsia="en-GB"/>
              </w:rPr>
              <w:t>Spencers</w:t>
            </w:r>
            <w:proofErr w:type="spellEnd"/>
            <w:r w:rsidR="007D24C0" w:rsidRPr="007E0D26">
              <w:rPr>
                <w:rFonts w:asciiTheme="minorHAnsi" w:hAnsiTheme="minorHAnsi" w:cstheme="minorHAnsi"/>
                <w:bCs/>
                <w:sz w:val="22"/>
                <w:szCs w:val="22"/>
                <w:lang w:val="en-GB" w:eastAsia="en-GB"/>
              </w:rPr>
              <w:t xml:space="preserve"> </w:t>
            </w:r>
            <w:r w:rsidR="007E0D26" w:rsidRPr="007E0D26">
              <w:rPr>
                <w:rFonts w:asciiTheme="minorHAnsi" w:hAnsiTheme="minorHAnsi" w:cstheme="minorHAnsi"/>
                <w:bCs/>
                <w:sz w:val="22"/>
                <w:szCs w:val="22"/>
                <w:lang w:val="en-GB" w:eastAsia="en-GB"/>
              </w:rPr>
              <w:t>Wood Pavilion</w:t>
            </w:r>
            <w:r w:rsidR="00B50918">
              <w:rPr>
                <w:rFonts w:asciiTheme="minorHAnsi" w:hAnsiTheme="minorHAnsi" w:cstheme="minorHAnsi"/>
                <w:bCs/>
                <w:sz w:val="22"/>
                <w:szCs w:val="22"/>
                <w:lang w:val="en-GB" w:eastAsia="en-GB"/>
              </w:rPr>
              <w:t xml:space="preserve"> be </w:t>
            </w:r>
            <w:r w:rsidR="00B50918" w:rsidRPr="00B50918">
              <w:rPr>
                <w:rFonts w:asciiTheme="minorHAnsi" w:hAnsiTheme="minorHAnsi" w:cstheme="minorHAnsi"/>
                <w:b/>
                <w:sz w:val="22"/>
                <w:szCs w:val="22"/>
                <w:lang w:val="en-GB" w:eastAsia="en-GB"/>
              </w:rPr>
              <w:t xml:space="preserve">APPROVED </w:t>
            </w:r>
            <w:r w:rsidR="00B50918">
              <w:rPr>
                <w:rFonts w:asciiTheme="minorHAnsi" w:hAnsiTheme="minorHAnsi" w:cstheme="minorHAnsi"/>
                <w:bCs/>
                <w:sz w:val="22"/>
                <w:szCs w:val="22"/>
                <w:lang w:val="en-GB" w:eastAsia="en-GB"/>
              </w:rPr>
              <w:t xml:space="preserve">subject to the provision of appropriate bank details.  </w:t>
            </w:r>
          </w:p>
          <w:p w14:paraId="669A0D5E" w14:textId="77777777" w:rsidR="00181D08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3EFFC59C" w14:textId="29B84AE3" w:rsidR="00181D08" w:rsidRPr="00161323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Proposed:   Cllr. </w:t>
            </w:r>
            <w:r w:rsidR="003B058A">
              <w:rPr>
                <w:rFonts w:cs="Calibri"/>
                <w:sz w:val="22"/>
                <w:szCs w:val="22"/>
              </w:rPr>
              <w:t>Montgomery</w:t>
            </w:r>
            <w:r>
              <w:rPr>
                <w:rFonts w:cs="Calibri"/>
                <w:sz w:val="22"/>
                <w:szCs w:val="22"/>
              </w:rPr>
              <w:t xml:space="preserve">                  Seconded Cllr.  </w:t>
            </w:r>
            <w:r w:rsidR="003B058A">
              <w:rPr>
                <w:rFonts w:cs="Calibri"/>
                <w:sz w:val="22"/>
                <w:szCs w:val="22"/>
              </w:rPr>
              <w:t>James</w:t>
            </w:r>
            <w:r w:rsidR="00406E7E">
              <w:rPr>
                <w:rFonts w:cs="Calibri"/>
                <w:sz w:val="22"/>
                <w:szCs w:val="22"/>
              </w:rPr>
              <w:t xml:space="preserve">         </w:t>
            </w:r>
            <w:r>
              <w:rPr>
                <w:rFonts w:cs="Calibri"/>
                <w:sz w:val="22"/>
                <w:szCs w:val="22"/>
              </w:rPr>
              <w:t xml:space="preserve">Unanimously Agreed </w:t>
            </w:r>
          </w:p>
        </w:tc>
      </w:tr>
      <w:tr w:rsidR="00181D08" w:rsidRPr="0009263D" w14:paraId="262F4F14" w14:textId="77777777" w:rsidTr="008065AA">
        <w:tc>
          <w:tcPr>
            <w:tcW w:w="1080" w:type="dxa"/>
            <w:shd w:val="clear" w:color="auto" w:fill="auto"/>
          </w:tcPr>
          <w:p w14:paraId="1F2806C1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D97DE12" w14:textId="77777777" w:rsidR="00181D08" w:rsidRPr="00161323" w:rsidRDefault="00181D08" w:rsidP="00181D08">
            <w:pPr>
              <w:pStyle w:val="Itemlevel1"/>
              <w:tabs>
                <w:tab w:val="left" w:pos="1701"/>
              </w:tabs>
              <w:spacing w:before="0"/>
              <w:ind w:firstLine="2268"/>
              <w:rPr>
                <w:rFonts w:cs="Calibri"/>
                <w:b/>
                <w:sz w:val="22"/>
                <w:szCs w:val="22"/>
              </w:rPr>
            </w:pPr>
          </w:p>
        </w:tc>
      </w:tr>
      <w:tr w:rsidR="003079B1" w:rsidRPr="0009263D" w14:paraId="05EAA60C" w14:textId="77777777" w:rsidTr="008065AA">
        <w:tc>
          <w:tcPr>
            <w:tcW w:w="1080" w:type="dxa"/>
            <w:shd w:val="clear" w:color="auto" w:fill="auto"/>
          </w:tcPr>
          <w:p w14:paraId="41113D26" w14:textId="77777777" w:rsidR="003079B1" w:rsidRDefault="003079B1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D63BA30" w14:textId="012F9E17" w:rsidR="003079B1" w:rsidRDefault="003079B1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55.3 Laur</w:t>
            </w:r>
            <w:r w:rsidR="0074444F">
              <w:rPr>
                <w:rFonts w:cs="Calibri"/>
                <w:b/>
                <w:sz w:val="22"/>
                <w:szCs w:val="22"/>
              </w:rPr>
              <w:t>e</w:t>
            </w:r>
            <w:r>
              <w:rPr>
                <w:rFonts w:cs="Calibri"/>
                <w:b/>
                <w:sz w:val="22"/>
                <w:szCs w:val="22"/>
              </w:rPr>
              <w:t xml:space="preserve">l Park Netball Club </w:t>
            </w:r>
          </w:p>
        </w:tc>
      </w:tr>
      <w:tr w:rsidR="00181D08" w:rsidRPr="0009263D" w14:paraId="7593FD27" w14:textId="77777777" w:rsidTr="008065AA">
        <w:tc>
          <w:tcPr>
            <w:tcW w:w="1080" w:type="dxa"/>
            <w:shd w:val="clear" w:color="auto" w:fill="auto"/>
          </w:tcPr>
          <w:p w14:paraId="7FF97360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7E0B97E" w14:textId="4338DC75" w:rsidR="00FE3CCD" w:rsidRDefault="00FE3CCD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  <w:p w14:paraId="776E4B7E" w14:textId="01EA7CBC" w:rsidR="00FE3CCD" w:rsidRPr="00FE3CCD" w:rsidRDefault="00A673A6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It was </w:t>
            </w:r>
            <w:r w:rsidRPr="0015139F">
              <w:rPr>
                <w:rFonts w:cs="Calibri"/>
                <w:b/>
                <w:sz w:val="22"/>
                <w:szCs w:val="22"/>
              </w:rPr>
              <w:t>PROPOSED</w:t>
            </w:r>
            <w:r>
              <w:rPr>
                <w:rFonts w:cs="Calibri"/>
                <w:bCs/>
                <w:sz w:val="22"/>
                <w:szCs w:val="22"/>
              </w:rPr>
              <w:t xml:space="preserve"> that a</w:t>
            </w:r>
            <w:r w:rsidR="00FE3CCD" w:rsidRPr="00FE3CCD">
              <w:rPr>
                <w:rFonts w:cs="Calibri"/>
                <w:bCs/>
                <w:sz w:val="22"/>
                <w:szCs w:val="22"/>
              </w:rPr>
              <w:t xml:space="preserve"> grant for </w:t>
            </w:r>
            <w:r>
              <w:rPr>
                <w:rFonts w:cs="Calibri"/>
                <w:bCs/>
                <w:sz w:val="22"/>
                <w:szCs w:val="22"/>
              </w:rPr>
              <w:t xml:space="preserve">£500 </w:t>
            </w:r>
            <w:r w:rsidR="005044A1">
              <w:rPr>
                <w:rFonts w:cs="Calibri"/>
                <w:bCs/>
                <w:sz w:val="22"/>
                <w:szCs w:val="22"/>
              </w:rPr>
              <w:t xml:space="preserve">for the development of residents </w:t>
            </w:r>
            <w:r w:rsidR="00D3646B">
              <w:rPr>
                <w:rFonts w:cs="Calibri"/>
                <w:bCs/>
                <w:sz w:val="22"/>
                <w:szCs w:val="22"/>
              </w:rPr>
              <w:t xml:space="preserve">by way of exercise and participation be </w:t>
            </w:r>
            <w:r w:rsidR="00D3646B" w:rsidRPr="0015139F">
              <w:rPr>
                <w:rFonts w:cs="Calibri"/>
                <w:b/>
                <w:sz w:val="22"/>
                <w:szCs w:val="22"/>
              </w:rPr>
              <w:t>APPROVED</w:t>
            </w:r>
            <w:r w:rsidR="00D3646B">
              <w:rPr>
                <w:rFonts w:cs="Calibri"/>
                <w:bCs/>
                <w:sz w:val="22"/>
                <w:szCs w:val="22"/>
              </w:rPr>
              <w:t xml:space="preserve"> noting the support that it had given to 39 </w:t>
            </w:r>
            <w:r w:rsidR="0015139F">
              <w:rPr>
                <w:rFonts w:cs="Calibri"/>
                <w:bCs/>
                <w:sz w:val="22"/>
                <w:szCs w:val="22"/>
              </w:rPr>
              <w:t xml:space="preserve">Shinfield residents. </w:t>
            </w:r>
          </w:p>
          <w:p w14:paraId="43EBDD23" w14:textId="77777777" w:rsidR="00FE3CCD" w:rsidRDefault="00FE3CCD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  <w:p w14:paraId="1FCC2429" w14:textId="080529D1" w:rsidR="00FE3CCD" w:rsidRPr="00161323" w:rsidRDefault="00FE3CCD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Proposed:   Cllr. </w:t>
            </w:r>
            <w:r w:rsidR="0015139F">
              <w:rPr>
                <w:rFonts w:cs="Calibri"/>
                <w:sz w:val="22"/>
                <w:szCs w:val="22"/>
              </w:rPr>
              <w:t xml:space="preserve">James                 </w:t>
            </w:r>
            <w:r>
              <w:rPr>
                <w:rFonts w:cs="Calibri"/>
                <w:sz w:val="22"/>
                <w:szCs w:val="22"/>
              </w:rPr>
              <w:t xml:space="preserve">Seconded Cllr.  </w:t>
            </w:r>
            <w:r w:rsidR="0015139F">
              <w:rPr>
                <w:rFonts w:cs="Calibri"/>
                <w:sz w:val="22"/>
                <w:szCs w:val="22"/>
              </w:rPr>
              <w:t>Montgomery</w:t>
            </w:r>
            <w:r>
              <w:rPr>
                <w:rFonts w:cs="Calibri"/>
                <w:sz w:val="22"/>
                <w:szCs w:val="22"/>
              </w:rPr>
              <w:t xml:space="preserve">        Unanimously Agreed</w:t>
            </w:r>
          </w:p>
        </w:tc>
      </w:tr>
      <w:tr w:rsidR="00181D08" w:rsidRPr="0009263D" w14:paraId="5BD3FE9E" w14:textId="77777777" w:rsidTr="008065AA">
        <w:tc>
          <w:tcPr>
            <w:tcW w:w="1080" w:type="dxa"/>
            <w:shd w:val="clear" w:color="auto" w:fill="auto"/>
          </w:tcPr>
          <w:p w14:paraId="4963AD37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FF8EE20" w14:textId="5937AE28" w:rsidR="00181D08" w:rsidRPr="00802E4F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181D08" w:rsidRPr="0009263D" w14:paraId="18171EDD" w14:textId="77777777" w:rsidTr="008065AA">
        <w:tc>
          <w:tcPr>
            <w:tcW w:w="1080" w:type="dxa"/>
            <w:shd w:val="clear" w:color="auto" w:fill="auto"/>
          </w:tcPr>
          <w:p w14:paraId="6EDBC7B1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19CAF27" w14:textId="77777777" w:rsidR="00181D08" w:rsidRDefault="00FE3CCD" w:rsidP="00E7598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55.4 </w:t>
            </w:r>
            <w:r w:rsidR="00E7598E">
              <w:rPr>
                <w:rFonts w:cs="Calibri"/>
                <w:b/>
                <w:sz w:val="22"/>
                <w:szCs w:val="22"/>
              </w:rPr>
              <w:t xml:space="preserve">Shinfield Voluntary Car Service </w:t>
            </w:r>
          </w:p>
          <w:p w14:paraId="0088B868" w14:textId="3488DD40" w:rsidR="009267D9" w:rsidRPr="00161323" w:rsidRDefault="009267D9" w:rsidP="00E7598E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181D08" w:rsidRPr="0009263D" w14:paraId="7A31A795" w14:textId="77777777" w:rsidTr="008065AA">
        <w:trPr>
          <w:trHeight w:val="1140"/>
        </w:trPr>
        <w:tc>
          <w:tcPr>
            <w:tcW w:w="1080" w:type="dxa"/>
            <w:shd w:val="clear" w:color="auto" w:fill="auto"/>
          </w:tcPr>
          <w:p w14:paraId="4A07B6CA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08A348F" w14:textId="55274E62" w:rsidR="00181D08" w:rsidRDefault="001A1AB9" w:rsidP="00181D08">
            <w:pPr>
              <w:pStyle w:val="Itemlevel1"/>
              <w:tabs>
                <w:tab w:val="clear" w:pos="1134"/>
                <w:tab w:val="left" w:pos="0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 w:rsidRPr="00671579">
              <w:rPr>
                <w:rFonts w:cs="Calibri"/>
                <w:bCs/>
                <w:sz w:val="22"/>
                <w:szCs w:val="22"/>
              </w:rPr>
              <w:t>It was</w:t>
            </w:r>
            <w:r>
              <w:rPr>
                <w:rFonts w:cs="Calibri"/>
                <w:b/>
                <w:sz w:val="22"/>
                <w:szCs w:val="22"/>
              </w:rPr>
              <w:t xml:space="preserve"> PROPOSED </w:t>
            </w:r>
            <w:r w:rsidRPr="00CC7294">
              <w:rPr>
                <w:rFonts w:cs="Calibri"/>
                <w:bCs/>
                <w:sz w:val="22"/>
                <w:szCs w:val="22"/>
              </w:rPr>
              <w:t>that a</w:t>
            </w:r>
            <w:r w:rsidR="00E7598E" w:rsidRPr="00CC7294">
              <w:rPr>
                <w:rFonts w:cs="Calibri"/>
                <w:bCs/>
                <w:sz w:val="22"/>
                <w:szCs w:val="22"/>
              </w:rPr>
              <w:t xml:space="preserve"> grant for £500 for the Shinfield Voluntary Car </w:t>
            </w:r>
            <w:r w:rsidR="00CC7294" w:rsidRPr="00CC7294">
              <w:rPr>
                <w:rFonts w:cs="Calibri"/>
                <w:bCs/>
                <w:sz w:val="22"/>
                <w:szCs w:val="22"/>
              </w:rPr>
              <w:t>agreed at the April Recreation and Ameni</w:t>
            </w:r>
            <w:r w:rsidR="009267D9">
              <w:rPr>
                <w:rFonts w:cs="Calibri"/>
                <w:bCs/>
                <w:sz w:val="22"/>
                <w:szCs w:val="22"/>
              </w:rPr>
              <w:t>t</w:t>
            </w:r>
            <w:r w:rsidR="00CC7294" w:rsidRPr="00CC7294">
              <w:rPr>
                <w:rFonts w:cs="Calibri"/>
                <w:bCs/>
                <w:sz w:val="22"/>
                <w:szCs w:val="22"/>
              </w:rPr>
              <w:t>i</w:t>
            </w:r>
            <w:r w:rsidR="009267D9">
              <w:rPr>
                <w:rFonts w:cs="Calibri"/>
                <w:bCs/>
                <w:sz w:val="22"/>
                <w:szCs w:val="22"/>
              </w:rPr>
              <w:t>e</w:t>
            </w:r>
            <w:r w:rsidR="00CC7294" w:rsidRPr="00CC7294">
              <w:rPr>
                <w:rFonts w:cs="Calibri"/>
                <w:bCs/>
                <w:sz w:val="22"/>
                <w:szCs w:val="22"/>
              </w:rPr>
              <w:t xml:space="preserve">s committee meeting be </w:t>
            </w:r>
            <w:r w:rsidR="00CC7294" w:rsidRPr="0093189D">
              <w:rPr>
                <w:rFonts w:cs="Calibri"/>
                <w:b/>
                <w:sz w:val="22"/>
                <w:szCs w:val="22"/>
              </w:rPr>
              <w:t>APPROVED</w:t>
            </w:r>
            <w:r w:rsidR="00930C6C">
              <w:rPr>
                <w:rFonts w:cs="Calibri"/>
                <w:bCs/>
                <w:sz w:val="22"/>
                <w:szCs w:val="22"/>
              </w:rPr>
              <w:t>.</w:t>
            </w:r>
          </w:p>
          <w:p w14:paraId="1A8DA8FB" w14:textId="4798744F" w:rsidR="009267D9" w:rsidRDefault="009267D9" w:rsidP="00181D08">
            <w:pPr>
              <w:pStyle w:val="Itemlevel1"/>
              <w:tabs>
                <w:tab w:val="clear" w:pos="1134"/>
                <w:tab w:val="left" w:pos="0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  <w:p w14:paraId="24FC32B2" w14:textId="648638DF" w:rsidR="009267D9" w:rsidRPr="00161323" w:rsidRDefault="009267D9" w:rsidP="00181D08">
            <w:pPr>
              <w:pStyle w:val="Itemlevel1"/>
              <w:tabs>
                <w:tab w:val="clear" w:pos="1134"/>
                <w:tab w:val="left" w:pos="0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Proposed:   Cllr. </w:t>
            </w:r>
            <w:r w:rsidR="0093189D">
              <w:rPr>
                <w:rFonts w:cs="Calibri"/>
                <w:sz w:val="22"/>
                <w:szCs w:val="22"/>
              </w:rPr>
              <w:t xml:space="preserve">Brown  </w:t>
            </w:r>
            <w:r>
              <w:rPr>
                <w:rFonts w:cs="Calibri"/>
                <w:sz w:val="22"/>
                <w:szCs w:val="22"/>
              </w:rPr>
              <w:t xml:space="preserve">               Seconded Cllr.  Montgomery        Unanimously Agreed</w:t>
            </w:r>
          </w:p>
        </w:tc>
      </w:tr>
      <w:tr w:rsidR="00181D08" w:rsidRPr="0009263D" w14:paraId="5B7BA522" w14:textId="77777777" w:rsidTr="008065AA">
        <w:tc>
          <w:tcPr>
            <w:tcW w:w="1080" w:type="dxa"/>
            <w:shd w:val="clear" w:color="auto" w:fill="auto"/>
          </w:tcPr>
          <w:p w14:paraId="115F20BF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977FEEE" w14:textId="77777777" w:rsidR="00181D08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181D08" w:rsidRPr="0009263D" w14:paraId="08E70DDD" w14:textId="77777777" w:rsidTr="008065AA">
        <w:tc>
          <w:tcPr>
            <w:tcW w:w="1080" w:type="dxa"/>
            <w:shd w:val="clear" w:color="auto" w:fill="auto"/>
          </w:tcPr>
          <w:p w14:paraId="5DF705EC" w14:textId="64ACAAA6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FF56FD">
              <w:rPr>
                <w:rFonts w:cs="Calibri"/>
                <w:sz w:val="22"/>
                <w:szCs w:val="22"/>
              </w:rPr>
              <w:t>55</w:t>
            </w:r>
          </w:p>
        </w:tc>
        <w:tc>
          <w:tcPr>
            <w:tcW w:w="8985" w:type="dxa"/>
            <w:shd w:val="clear" w:color="auto" w:fill="auto"/>
          </w:tcPr>
          <w:p w14:paraId="606BB3D8" w14:textId="77777777" w:rsidR="00181D08" w:rsidRDefault="00FF56FD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Draft CCTV Policy </w:t>
            </w:r>
          </w:p>
          <w:p w14:paraId="68AB263E" w14:textId="064A0342" w:rsidR="00C60F1A" w:rsidRPr="00F5399A" w:rsidRDefault="00C60F1A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181D08" w:rsidRPr="0009263D" w14:paraId="491699D5" w14:textId="77777777" w:rsidTr="008065AA">
        <w:trPr>
          <w:trHeight w:val="84"/>
        </w:trPr>
        <w:tc>
          <w:tcPr>
            <w:tcW w:w="1080" w:type="dxa"/>
            <w:shd w:val="clear" w:color="auto" w:fill="auto"/>
          </w:tcPr>
          <w:p w14:paraId="230B9BFF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F6C4EC5" w14:textId="4C8642FC" w:rsidR="005F1C3A" w:rsidRPr="00321F60" w:rsidRDefault="00740F49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The </w:t>
            </w:r>
            <w:r w:rsidR="0045268E">
              <w:rPr>
                <w:rFonts w:cs="Calibri"/>
                <w:bCs/>
                <w:sz w:val="22"/>
                <w:szCs w:val="22"/>
              </w:rPr>
              <w:t xml:space="preserve">Deputy </w:t>
            </w:r>
            <w:r>
              <w:rPr>
                <w:rFonts w:cs="Calibri"/>
                <w:bCs/>
                <w:sz w:val="22"/>
                <w:szCs w:val="22"/>
              </w:rPr>
              <w:t xml:space="preserve">Clerk </w:t>
            </w:r>
            <w:r w:rsidR="005F1C3A">
              <w:rPr>
                <w:rFonts w:cs="Calibri"/>
                <w:bCs/>
                <w:sz w:val="22"/>
                <w:szCs w:val="22"/>
              </w:rPr>
              <w:t xml:space="preserve">noted the draft CCTV policy circulated prior to the meeting. </w:t>
            </w:r>
            <w:r w:rsidR="00703D92">
              <w:rPr>
                <w:rFonts w:cs="Calibri"/>
                <w:bCs/>
                <w:sz w:val="22"/>
                <w:szCs w:val="22"/>
              </w:rPr>
              <w:t xml:space="preserve">It was requested </w:t>
            </w:r>
            <w:r w:rsidR="001749E4">
              <w:rPr>
                <w:rFonts w:cs="Calibri"/>
                <w:bCs/>
                <w:sz w:val="22"/>
                <w:szCs w:val="22"/>
              </w:rPr>
              <w:t>that the policy was submitted to the</w:t>
            </w:r>
            <w:r w:rsidR="00275F54">
              <w:rPr>
                <w:rFonts w:cs="Calibri"/>
                <w:bCs/>
                <w:sz w:val="22"/>
                <w:szCs w:val="22"/>
              </w:rPr>
              <w:t xml:space="preserve"> Data Protection Officer</w:t>
            </w:r>
            <w:r w:rsidR="00D451C8">
              <w:rPr>
                <w:rFonts w:cs="Calibri"/>
                <w:bCs/>
                <w:sz w:val="22"/>
                <w:szCs w:val="22"/>
              </w:rPr>
              <w:t xml:space="preserve">, WBC </w:t>
            </w:r>
            <w:r w:rsidR="00315A32">
              <w:rPr>
                <w:rFonts w:cs="Calibri"/>
                <w:bCs/>
                <w:sz w:val="22"/>
                <w:szCs w:val="22"/>
              </w:rPr>
              <w:t xml:space="preserve">for validation. </w:t>
            </w:r>
          </w:p>
        </w:tc>
      </w:tr>
      <w:tr w:rsidR="00181D08" w:rsidRPr="0009263D" w14:paraId="285CBC04" w14:textId="77777777" w:rsidTr="008065AA">
        <w:tc>
          <w:tcPr>
            <w:tcW w:w="1080" w:type="dxa"/>
            <w:shd w:val="clear" w:color="auto" w:fill="auto"/>
          </w:tcPr>
          <w:p w14:paraId="0318580D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7F68BC4" w14:textId="77777777" w:rsidR="00181D08" w:rsidRPr="00F5399A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181D08" w:rsidRPr="0009263D" w14:paraId="321402FF" w14:textId="77777777" w:rsidTr="008065AA">
        <w:tc>
          <w:tcPr>
            <w:tcW w:w="1080" w:type="dxa"/>
            <w:shd w:val="clear" w:color="auto" w:fill="auto"/>
          </w:tcPr>
          <w:p w14:paraId="08A5BFD2" w14:textId="7051B8BE" w:rsidR="00181D08" w:rsidRPr="00F5399A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805F54">
              <w:rPr>
                <w:rFonts w:cs="Calibri"/>
                <w:sz w:val="22"/>
                <w:szCs w:val="22"/>
              </w:rPr>
              <w:t>56</w:t>
            </w:r>
          </w:p>
        </w:tc>
        <w:tc>
          <w:tcPr>
            <w:tcW w:w="8985" w:type="dxa"/>
            <w:shd w:val="clear" w:color="auto" w:fill="auto"/>
          </w:tcPr>
          <w:p w14:paraId="59BC9103" w14:textId="77777777" w:rsidR="00181D08" w:rsidRPr="00F5399A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 w:rsidRPr="00F5399A">
              <w:rPr>
                <w:rFonts w:cs="Calibri"/>
                <w:b/>
                <w:sz w:val="22"/>
                <w:szCs w:val="22"/>
              </w:rPr>
              <w:t>Correspondence</w:t>
            </w:r>
          </w:p>
        </w:tc>
      </w:tr>
      <w:tr w:rsidR="00181D08" w:rsidRPr="0009263D" w14:paraId="220EF5C9" w14:textId="77777777" w:rsidTr="008065AA">
        <w:tc>
          <w:tcPr>
            <w:tcW w:w="1080" w:type="dxa"/>
            <w:shd w:val="clear" w:color="auto" w:fill="auto"/>
          </w:tcPr>
          <w:p w14:paraId="44C3C17C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4E28B83" w14:textId="77777777" w:rsidR="00181D08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181D08" w:rsidRPr="0009263D" w14:paraId="784CA32D" w14:textId="77777777" w:rsidTr="008065AA">
        <w:trPr>
          <w:trHeight w:val="376"/>
        </w:trPr>
        <w:tc>
          <w:tcPr>
            <w:tcW w:w="1080" w:type="dxa"/>
            <w:shd w:val="clear" w:color="auto" w:fill="auto"/>
          </w:tcPr>
          <w:p w14:paraId="32F7E7A7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B7EBE04" w14:textId="77777777" w:rsidR="00181D08" w:rsidRPr="00765B0A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It was confirmed that no correspondence had been received.</w:t>
            </w:r>
          </w:p>
        </w:tc>
      </w:tr>
      <w:tr w:rsidR="00181D08" w:rsidRPr="0009263D" w14:paraId="7B72070F" w14:textId="77777777" w:rsidTr="008065AA">
        <w:trPr>
          <w:trHeight w:val="200"/>
        </w:trPr>
        <w:tc>
          <w:tcPr>
            <w:tcW w:w="1080" w:type="dxa"/>
            <w:shd w:val="clear" w:color="auto" w:fill="auto"/>
          </w:tcPr>
          <w:p w14:paraId="2F1CDBC7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1282076" w14:textId="77777777" w:rsidR="00181D08" w:rsidRPr="00991445" w:rsidRDefault="00181D08" w:rsidP="00181D0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181D08" w:rsidRPr="0009263D" w14:paraId="3149500D" w14:textId="77777777" w:rsidTr="008065AA">
        <w:tc>
          <w:tcPr>
            <w:tcW w:w="1080" w:type="dxa"/>
            <w:shd w:val="clear" w:color="auto" w:fill="auto"/>
          </w:tcPr>
          <w:p w14:paraId="6085D37E" w14:textId="2DD185D5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0B0F35">
              <w:rPr>
                <w:rFonts w:cs="Calibri"/>
                <w:sz w:val="22"/>
                <w:szCs w:val="22"/>
              </w:rPr>
              <w:t>57</w:t>
            </w:r>
          </w:p>
        </w:tc>
        <w:tc>
          <w:tcPr>
            <w:tcW w:w="8985" w:type="dxa"/>
            <w:shd w:val="clear" w:color="auto" w:fill="auto"/>
          </w:tcPr>
          <w:p w14:paraId="5FA32E5A" w14:textId="77777777" w:rsidR="00181D08" w:rsidRDefault="00181D08" w:rsidP="00181D0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0593E">
              <w:rPr>
                <w:rFonts w:ascii="Calibri" w:hAnsi="Calibri" w:cs="Calibri"/>
                <w:b/>
                <w:sz w:val="22"/>
                <w:szCs w:val="22"/>
              </w:rPr>
              <w:t xml:space="preserve">Late Entries </w:t>
            </w:r>
          </w:p>
          <w:p w14:paraId="090F76B2" w14:textId="2D383056" w:rsidR="008065AA" w:rsidRPr="0080593E" w:rsidRDefault="008065AA" w:rsidP="00181D0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81D08" w:rsidRPr="0009263D" w14:paraId="011272C5" w14:textId="77777777" w:rsidTr="008065AA">
        <w:tc>
          <w:tcPr>
            <w:tcW w:w="1080" w:type="dxa"/>
            <w:shd w:val="clear" w:color="auto" w:fill="auto"/>
          </w:tcPr>
          <w:p w14:paraId="6490BDD7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1315B27" w14:textId="77777777" w:rsidR="00181D08" w:rsidRDefault="000B0F35" w:rsidP="00181D0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57.1 </w:t>
            </w:r>
            <w:proofErr w:type="spellStart"/>
            <w:r w:rsidR="00663D13" w:rsidRPr="003B73F7">
              <w:rPr>
                <w:rFonts w:ascii="Calibri" w:hAnsi="Calibri" w:cs="Calibri"/>
                <w:b/>
                <w:sz w:val="22"/>
                <w:szCs w:val="22"/>
              </w:rPr>
              <w:t>Millworth</w:t>
            </w:r>
            <w:proofErr w:type="spellEnd"/>
            <w:r w:rsidR="00663D13" w:rsidRPr="003B73F7">
              <w:rPr>
                <w:rFonts w:ascii="Calibri" w:hAnsi="Calibri" w:cs="Calibri"/>
                <w:b/>
                <w:sz w:val="22"/>
                <w:szCs w:val="22"/>
              </w:rPr>
              <w:t xml:space="preserve"> Lane </w:t>
            </w:r>
            <w:r w:rsidR="008345AC" w:rsidRPr="003B73F7">
              <w:rPr>
                <w:rFonts w:ascii="Calibri" w:hAnsi="Calibri" w:cs="Calibri"/>
                <w:b/>
                <w:sz w:val="22"/>
                <w:szCs w:val="22"/>
              </w:rPr>
              <w:t>and Sports Strategy Group</w:t>
            </w:r>
            <w:r w:rsidR="008345A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1FCFC703" w14:textId="2DFD92CC" w:rsidR="00670DFE" w:rsidRDefault="00437BB3" w:rsidP="00181D0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Cllr. Clarke noted that the Sports Strategy </w:t>
            </w:r>
            <w:r w:rsidR="00C51827">
              <w:rPr>
                <w:rFonts w:ascii="Calibri" w:hAnsi="Calibri" w:cs="Calibri"/>
                <w:bCs/>
                <w:sz w:val="22"/>
                <w:szCs w:val="22"/>
              </w:rPr>
              <w:t>W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orking</w:t>
            </w:r>
            <w:r w:rsidR="00FE7E5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C51827">
              <w:rPr>
                <w:rFonts w:ascii="Calibri" w:hAnsi="Calibri" w:cs="Calibri"/>
                <w:bCs/>
                <w:sz w:val="22"/>
                <w:szCs w:val="22"/>
              </w:rPr>
              <w:t>G</w:t>
            </w:r>
            <w:r w:rsidR="00FE7E5D">
              <w:rPr>
                <w:rFonts w:ascii="Calibri" w:hAnsi="Calibri" w:cs="Calibri"/>
                <w:bCs/>
                <w:sz w:val="22"/>
                <w:szCs w:val="22"/>
              </w:rPr>
              <w:t xml:space="preserve">roup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would convene shortly now that the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Millworth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Lane </w:t>
            </w:r>
            <w:r w:rsidR="002864F4">
              <w:rPr>
                <w:rFonts w:ascii="Calibri" w:hAnsi="Calibri" w:cs="Calibri"/>
                <w:bCs/>
                <w:sz w:val="22"/>
                <w:szCs w:val="22"/>
              </w:rPr>
              <w:t xml:space="preserve">lease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had been signed</w:t>
            </w:r>
            <w:r w:rsidR="00031DC6">
              <w:rPr>
                <w:rFonts w:ascii="Calibri" w:hAnsi="Calibri" w:cs="Calibri"/>
                <w:bCs/>
                <w:sz w:val="22"/>
                <w:szCs w:val="22"/>
              </w:rPr>
              <w:t xml:space="preserve"> to enable discussions to take place about what</w:t>
            </w:r>
            <w:r w:rsidR="00C51827">
              <w:rPr>
                <w:rFonts w:ascii="Calibri" w:hAnsi="Calibri" w:cs="Calibri"/>
                <w:bCs/>
                <w:sz w:val="22"/>
                <w:szCs w:val="22"/>
              </w:rPr>
              <w:t xml:space="preserve"> sports</w:t>
            </w:r>
            <w:r w:rsidR="00031DC6">
              <w:rPr>
                <w:rFonts w:ascii="Calibri" w:hAnsi="Calibri" w:cs="Calibri"/>
                <w:bCs/>
                <w:sz w:val="22"/>
                <w:szCs w:val="22"/>
              </w:rPr>
              <w:t xml:space="preserve"> pitches were required in the parish. </w:t>
            </w:r>
            <w:r w:rsidR="003A081A">
              <w:rPr>
                <w:rFonts w:ascii="Calibri" w:hAnsi="Calibri" w:cs="Calibri"/>
                <w:bCs/>
                <w:sz w:val="22"/>
                <w:szCs w:val="22"/>
              </w:rPr>
              <w:t xml:space="preserve">It was possible that advice would be sought from an external consultancy. </w:t>
            </w:r>
            <w:r w:rsidR="003408E6">
              <w:rPr>
                <w:rFonts w:ascii="Calibri" w:hAnsi="Calibri" w:cs="Calibri"/>
                <w:bCs/>
                <w:sz w:val="22"/>
                <w:szCs w:val="22"/>
              </w:rPr>
              <w:t xml:space="preserve">The Clerk </w:t>
            </w:r>
            <w:r w:rsidR="00D05DF6">
              <w:rPr>
                <w:rFonts w:ascii="Calibri" w:hAnsi="Calibri" w:cs="Calibri"/>
                <w:bCs/>
                <w:sz w:val="22"/>
                <w:szCs w:val="22"/>
              </w:rPr>
              <w:t>confirmed a public consultation</w:t>
            </w:r>
            <w:r w:rsidR="003408E6">
              <w:rPr>
                <w:rFonts w:ascii="Calibri" w:hAnsi="Calibri" w:cs="Calibri"/>
                <w:bCs/>
                <w:sz w:val="22"/>
                <w:szCs w:val="22"/>
              </w:rPr>
              <w:t xml:space="preserve"> would not need to be carried out. </w:t>
            </w:r>
          </w:p>
        </w:tc>
      </w:tr>
      <w:tr w:rsidR="00181D08" w:rsidRPr="0009263D" w14:paraId="7922E0E6" w14:textId="77777777" w:rsidTr="008065AA">
        <w:trPr>
          <w:trHeight w:val="48"/>
        </w:trPr>
        <w:tc>
          <w:tcPr>
            <w:tcW w:w="1080" w:type="dxa"/>
            <w:shd w:val="clear" w:color="auto" w:fill="auto"/>
          </w:tcPr>
          <w:p w14:paraId="6A799F31" w14:textId="77777777" w:rsidR="00181D08" w:rsidRPr="004A73F4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DD0C04" w14:textId="3FE74AB0" w:rsidR="00181D08" w:rsidRDefault="00181D08" w:rsidP="00181D08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181D08" w:rsidRPr="0009263D" w14:paraId="57FA9376" w14:textId="77777777" w:rsidTr="008065AA">
        <w:tc>
          <w:tcPr>
            <w:tcW w:w="1080" w:type="dxa"/>
            <w:shd w:val="clear" w:color="auto" w:fill="auto"/>
          </w:tcPr>
          <w:p w14:paraId="7A47FD1B" w14:textId="03A4462F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0B0F35">
              <w:rPr>
                <w:rFonts w:cs="Calibri"/>
                <w:sz w:val="22"/>
                <w:szCs w:val="22"/>
              </w:rPr>
              <w:t>58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8985" w:type="dxa"/>
            <w:shd w:val="clear" w:color="auto" w:fill="auto"/>
          </w:tcPr>
          <w:p w14:paraId="36C5DED5" w14:textId="1DC92312" w:rsidR="00181D08" w:rsidRDefault="00181D08" w:rsidP="00181D0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3045C">
              <w:rPr>
                <w:rFonts w:ascii="Calibri" w:hAnsi="Calibri" w:cs="Calibri"/>
                <w:b/>
                <w:sz w:val="22"/>
                <w:szCs w:val="22"/>
              </w:rPr>
              <w:t>Date of next meeting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DD02C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2</w:t>
            </w:r>
            <w:r w:rsidR="00997084">
              <w:rPr>
                <w:rFonts w:ascii="Calibri" w:hAnsi="Calibri" w:cs="Calibri"/>
                <w:bCs/>
                <w:sz w:val="22"/>
                <w:szCs w:val="22"/>
              </w:rPr>
              <w:t>9 July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2021</w:t>
            </w:r>
          </w:p>
          <w:p w14:paraId="60026C1E" w14:textId="77777777" w:rsidR="00181D08" w:rsidRPr="00D3045C" w:rsidRDefault="00181D08" w:rsidP="00181D0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81D08" w:rsidRPr="0009263D" w14:paraId="0DFB77D9" w14:textId="77777777" w:rsidTr="008065AA">
        <w:tc>
          <w:tcPr>
            <w:tcW w:w="1080" w:type="dxa"/>
            <w:shd w:val="clear" w:color="auto" w:fill="auto"/>
          </w:tcPr>
          <w:p w14:paraId="42F80A88" w14:textId="77777777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0B8D621" w14:textId="328EB87F" w:rsidR="00181D08" w:rsidRDefault="00181D08" w:rsidP="00181D0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The meeting closed at 21:</w:t>
            </w:r>
            <w:r w:rsidR="004F0EB0">
              <w:rPr>
                <w:rFonts w:ascii="Calibri" w:hAnsi="Calibri" w:cs="Calibri"/>
                <w:bCs/>
                <w:sz w:val="22"/>
                <w:szCs w:val="22"/>
              </w:rPr>
              <w:t>20</w:t>
            </w:r>
          </w:p>
        </w:tc>
      </w:tr>
    </w:tbl>
    <w:p w14:paraId="03317ABB" w14:textId="77777777" w:rsidR="002C2BCA" w:rsidRPr="00D3045C" w:rsidRDefault="002C2BCA" w:rsidP="00D3045C">
      <w:pPr>
        <w:tabs>
          <w:tab w:val="left" w:pos="709"/>
        </w:tabs>
        <w:rPr>
          <w:rFonts w:ascii="Calibri" w:hAnsi="Calibri" w:cs="Calibri"/>
          <w:sz w:val="24"/>
          <w:szCs w:val="24"/>
        </w:rPr>
      </w:pPr>
    </w:p>
    <w:p w14:paraId="1C3E0292" w14:textId="77777777" w:rsidR="002F42E0" w:rsidRDefault="002F42E0" w:rsidP="002F42E0">
      <w:pPr>
        <w:tabs>
          <w:tab w:val="left" w:pos="1701"/>
          <w:tab w:val="left" w:pos="1985"/>
          <w:tab w:val="left" w:pos="2552"/>
          <w:tab w:val="left" w:pos="2835"/>
        </w:tabs>
        <w:rPr>
          <w:rFonts w:ascii="Calibri" w:hAnsi="Calibri" w:cs="Arial"/>
          <w:b/>
        </w:rPr>
      </w:pPr>
      <w:r w:rsidRPr="00C320F1">
        <w:rPr>
          <w:rFonts w:ascii="Calibri" w:hAnsi="Calibri" w:cs="Arial"/>
          <w:b/>
        </w:rPr>
        <w:t>Action items:</w:t>
      </w:r>
    </w:p>
    <w:p w14:paraId="11F55C15" w14:textId="77777777" w:rsidR="00A33E0B" w:rsidRPr="00C320F1" w:rsidRDefault="00A33E0B" w:rsidP="002F42E0">
      <w:pPr>
        <w:tabs>
          <w:tab w:val="left" w:pos="1701"/>
          <w:tab w:val="left" w:pos="1985"/>
          <w:tab w:val="left" w:pos="2552"/>
          <w:tab w:val="left" w:pos="2835"/>
        </w:tabs>
        <w:rPr>
          <w:rFonts w:ascii="Calibri" w:hAnsi="Calibri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54"/>
        <w:gridCol w:w="2433"/>
      </w:tblGrid>
      <w:tr w:rsidR="002F42E0" w:rsidRPr="00C320F1" w14:paraId="12ECF881" w14:textId="77777777" w:rsidTr="00346CDA">
        <w:tc>
          <w:tcPr>
            <w:tcW w:w="1242" w:type="dxa"/>
            <w:shd w:val="clear" w:color="auto" w:fill="auto"/>
          </w:tcPr>
          <w:p w14:paraId="0CDA4F39" w14:textId="77777777" w:rsidR="002F42E0" w:rsidRPr="004D31C3" w:rsidRDefault="002F42E0" w:rsidP="0056375D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D31C3">
              <w:rPr>
                <w:rFonts w:ascii="Calibri" w:hAnsi="Calibri" w:cs="Calibri"/>
                <w:b/>
                <w:sz w:val="22"/>
                <w:szCs w:val="22"/>
              </w:rPr>
              <w:t>Minute Ref</w:t>
            </w:r>
          </w:p>
        </w:tc>
        <w:tc>
          <w:tcPr>
            <w:tcW w:w="5954" w:type="dxa"/>
            <w:shd w:val="clear" w:color="auto" w:fill="auto"/>
          </w:tcPr>
          <w:p w14:paraId="2E1DFD06" w14:textId="77777777" w:rsidR="002F42E0" w:rsidRPr="004D31C3" w:rsidRDefault="002F42E0" w:rsidP="0056375D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D31C3">
              <w:rPr>
                <w:rFonts w:ascii="Calibri" w:hAnsi="Calibri" w:cs="Calibri"/>
                <w:b/>
                <w:sz w:val="22"/>
                <w:szCs w:val="22"/>
              </w:rPr>
              <w:t>Details</w:t>
            </w:r>
          </w:p>
        </w:tc>
        <w:tc>
          <w:tcPr>
            <w:tcW w:w="2433" w:type="dxa"/>
            <w:shd w:val="clear" w:color="auto" w:fill="auto"/>
          </w:tcPr>
          <w:p w14:paraId="4F809550" w14:textId="77777777" w:rsidR="002F42E0" w:rsidRPr="004D31C3" w:rsidRDefault="002F42E0" w:rsidP="0056375D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D31C3">
              <w:rPr>
                <w:rFonts w:ascii="Calibri" w:hAnsi="Calibri" w:cs="Calibri"/>
                <w:b/>
                <w:sz w:val="22"/>
                <w:szCs w:val="22"/>
              </w:rPr>
              <w:t>Action by</w:t>
            </w:r>
          </w:p>
        </w:tc>
      </w:tr>
      <w:tr w:rsidR="00E4146D" w:rsidRPr="00C320F1" w14:paraId="3173C316" w14:textId="77777777" w:rsidTr="00346CDA">
        <w:tc>
          <w:tcPr>
            <w:tcW w:w="1242" w:type="dxa"/>
            <w:shd w:val="clear" w:color="auto" w:fill="auto"/>
          </w:tcPr>
          <w:p w14:paraId="51FF311C" w14:textId="77777777" w:rsidR="00E4146D" w:rsidRDefault="00502C6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bookmarkStart w:id="0" w:name="_Hlk33702320"/>
            <w:r>
              <w:rPr>
                <w:rFonts w:ascii="Calibri" w:hAnsi="Calibri" w:cs="Calibri"/>
                <w:sz w:val="22"/>
                <w:szCs w:val="22"/>
              </w:rPr>
              <w:t xml:space="preserve">14.3 </w:t>
            </w:r>
          </w:p>
        </w:tc>
        <w:tc>
          <w:tcPr>
            <w:tcW w:w="5954" w:type="dxa"/>
            <w:shd w:val="clear" w:color="auto" w:fill="auto"/>
          </w:tcPr>
          <w:p w14:paraId="460BEF0A" w14:textId="77777777" w:rsidR="00E4146D" w:rsidRDefault="00502C64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Clerk to contact WBC regarding a safety survey on tress located on SPC land</w:t>
            </w:r>
          </w:p>
        </w:tc>
        <w:tc>
          <w:tcPr>
            <w:tcW w:w="2433" w:type="dxa"/>
            <w:shd w:val="clear" w:color="auto" w:fill="auto"/>
          </w:tcPr>
          <w:p w14:paraId="52DE33BD" w14:textId="11FC09CE" w:rsidR="00E4146D" w:rsidRDefault="0068044A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</w:t>
            </w:r>
            <w:r w:rsidR="00502C64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502C64" w:rsidRPr="00C320F1" w14:paraId="1FB156F4" w14:textId="77777777" w:rsidTr="00346CDA">
        <w:tc>
          <w:tcPr>
            <w:tcW w:w="1242" w:type="dxa"/>
            <w:shd w:val="clear" w:color="auto" w:fill="auto"/>
          </w:tcPr>
          <w:p w14:paraId="410FEC46" w14:textId="77777777" w:rsidR="00502C64" w:rsidRDefault="00502C6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14.4</w:t>
            </w:r>
          </w:p>
        </w:tc>
        <w:tc>
          <w:tcPr>
            <w:tcW w:w="5954" w:type="dxa"/>
            <w:shd w:val="clear" w:color="auto" w:fill="auto"/>
          </w:tcPr>
          <w:p w14:paraId="1AE805A2" w14:textId="77777777" w:rsidR="00502C64" w:rsidRDefault="00502C64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Volunteer evening to be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organised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for October 2021 to say thank you for efforts made during the pandemic</w:t>
            </w:r>
          </w:p>
        </w:tc>
        <w:tc>
          <w:tcPr>
            <w:tcW w:w="2433" w:type="dxa"/>
            <w:shd w:val="clear" w:color="auto" w:fill="auto"/>
          </w:tcPr>
          <w:p w14:paraId="522CE746" w14:textId="584DAF87" w:rsidR="00502C64" w:rsidRDefault="0068044A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</w:t>
            </w:r>
            <w:r w:rsidR="00502C64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E43286" w:rsidRPr="00C320F1" w14:paraId="29738DAE" w14:textId="77777777" w:rsidTr="00346CDA">
        <w:tc>
          <w:tcPr>
            <w:tcW w:w="1242" w:type="dxa"/>
            <w:shd w:val="clear" w:color="auto" w:fill="auto"/>
          </w:tcPr>
          <w:p w14:paraId="133B7CF4" w14:textId="77777777" w:rsidR="00E43286" w:rsidRDefault="00E43286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32.3.2</w:t>
            </w:r>
          </w:p>
        </w:tc>
        <w:tc>
          <w:tcPr>
            <w:tcW w:w="5954" w:type="dxa"/>
            <w:shd w:val="clear" w:color="auto" w:fill="auto"/>
          </w:tcPr>
          <w:p w14:paraId="6C355788" w14:textId="77777777" w:rsidR="00E43286" w:rsidRPr="00B21E50" w:rsidRDefault="00E43286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 w:rsidRPr="00B21E50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  <w:r w:rsidR="004A73F4" w:rsidRPr="00B21E50">
              <w:rPr>
                <w:rFonts w:ascii="Calibri" w:hAnsi="Calibri" w:cs="Calibri"/>
                <w:sz w:val="22"/>
                <w:szCs w:val="22"/>
              </w:rPr>
              <w:t xml:space="preserve">to </w:t>
            </w:r>
            <w:r w:rsidRPr="00B21E50">
              <w:rPr>
                <w:rFonts w:ascii="Calibri" w:hAnsi="Calibri" w:cs="Calibri"/>
                <w:sz w:val="22"/>
                <w:szCs w:val="22"/>
              </w:rPr>
              <w:t xml:space="preserve">draft a policy on SPC’s approach to CCTV </w:t>
            </w:r>
          </w:p>
        </w:tc>
        <w:tc>
          <w:tcPr>
            <w:tcW w:w="2433" w:type="dxa"/>
            <w:shd w:val="clear" w:color="auto" w:fill="auto"/>
          </w:tcPr>
          <w:p w14:paraId="556BF3C4" w14:textId="2561C2F8" w:rsidR="00E43286" w:rsidRDefault="0068044A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</w:t>
            </w:r>
            <w:r w:rsidR="00E43286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AB3073" w:rsidRPr="00C320F1" w14:paraId="0A8F3DDE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6AAB" w14:textId="76F9DB95" w:rsidR="00AB3073" w:rsidRDefault="00AB307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FA04" w14:textId="37EEAFDC" w:rsidR="00AB3073" w:rsidRDefault="00AB3073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</w:t>
            </w:r>
            <w:r w:rsidR="000F3F03">
              <w:rPr>
                <w:rFonts w:ascii="Calibri" w:hAnsi="Calibri" w:cs="Calibri"/>
                <w:sz w:val="22"/>
                <w:szCs w:val="22"/>
              </w:rPr>
              <w:t xml:space="preserve">research cost of a new bus shelter on Hollow Lane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2167" w14:textId="70F978B8" w:rsidR="00AB3073" w:rsidRDefault="000F3F0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6E104D" w:rsidRPr="00C320F1" w14:paraId="2345F0B5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C213" w14:textId="1AD095E0" w:rsidR="006E104D" w:rsidRDefault="006E104D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01CF" w14:textId="6163D430" w:rsidR="006E104D" w:rsidRDefault="006E104D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30CE" w14:textId="4DD026BB" w:rsidR="006E104D" w:rsidRDefault="0074444F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completed remove </w:t>
            </w:r>
          </w:p>
        </w:tc>
      </w:tr>
      <w:tr w:rsidR="00D337A8" w:rsidRPr="00C320F1" w14:paraId="738A61CA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4BCD" w14:textId="783D30CB" w:rsidR="00D337A8" w:rsidRDefault="00D337A8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45.2.2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D73B" w14:textId="5B000F74" w:rsidR="00D337A8" w:rsidRDefault="00D337A8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</w:t>
            </w:r>
            <w:proofErr w:type="gramStart"/>
            <w:r w:rsidR="0074444F">
              <w:rPr>
                <w:rFonts w:ascii="Calibri" w:hAnsi="Calibri" w:cs="Calibri"/>
                <w:sz w:val="22"/>
                <w:szCs w:val="22"/>
              </w:rPr>
              <w:t xml:space="preserve">contact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Wokingham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job support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centre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about the </w:t>
            </w:r>
            <w:r w:rsidR="0074444F">
              <w:rPr>
                <w:rFonts w:ascii="Calibri" w:hAnsi="Calibri" w:cs="Calibri"/>
                <w:sz w:val="22"/>
                <w:szCs w:val="22"/>
              </w:rPr>
              <w:t xml:space="preserve">possibility of using the Community Centre as a location once a month FOC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D1AB" w14:textId="5135FB12" w:rsidR="00D337A8" w:rsidRDefault="00D337A8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625459" w:rsidRPr="00C320F1" w14:paraId="478EC0F0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31A6" w14:textId="0AF869FF" w:rsidR="00625459" w:rsidRDefault="00625459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7E3A" w14:textId="4BE0D7A4" w:rsidR="00625459" w:rsidRDefault="00625459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Jahromi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r w:rsidR="00F408B5">
              <w:rPr>
                <w:rFonts w:ascii="Calibri" w:hAnsi="Calibri" w:cs="Calibri"/>
                <w:sz w:val="22"/>
                <w:szCs w:val="22"/>
              </w:rPr>
              <w:t xml:space="preserve">supply </w:t>
            </w:r>
            <w:r w:rsidR="005100F6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  <w:r w:rsidR="00F408B5">
              <w:rPr>
                <w:rFonts w:ascii="Calibri" w:hAnsi="Calibri" w:cs="Calibri"/>
                <w:sz w:val="22"/>
                <w:szCs w:val="22"/>
              </w:rPr>
              <w:t>with</w:t>
            </w:r>
            <w:r w:rsidR="005100F6">
              <w:rPr>
                <w:rFonts w:ascii="Calibri" w:hAnsi="Calibri" w:cs="Calibri"/>
                <w:sz w:val="22"/>
                <w:szCs w:val="22"/>
              </w:rPr>
              <w:t xml:space="preserve"> information on flower bed and monument</w:t>
            </w:r>
            <w:r w:rsidR="00F408B5">
              <w:rPr>
                <w:rFonts w:ascii="Calibri" w:hAnsi="Calibri" w:cs="Calibri"/>
                <w:sz w:val="22"/>
                <w:szCs w:val="22"/>
              </w:rPr>
              <w:t xml:space="preserve"> to enable his to add it to the next R&amp;A agenda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5781" w14:textId="4FEC752B" w:rsidR="00625459" w:rsidRDefault="00F408B5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Jahromi</w:t>
            </w:r>
            <w:proofErr w:type="spellEnd"/>
          </w:p>
        </w:tc>
      </w:tr>
      <w:tr w:rsidR="0085724B" w:rsidRPr="00C320F1" w14:paraId="7BC3EE7E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C0CF" w14:textId="278E2716" w:rsidR="0085724B" w:rsidRDefault="009A4A0D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993A6" w14:textId="2857DDF8" w:rsidR="0085724B" w:rsidRDefault="009A4A0D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Clerk to check room rates are on SPC website 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27F6" w14:textId="293E9A41" w:rsidR="0085724B" w:rsidRDefault="009A4A0D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Clerk </w:t>
            </w:r>
          </w:p>
        </w:tc>
      </w:tr>
      <w:tr w:rsidR="0085724B" w:rsidRPr="00C320F1" w14:paraId="322763F5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1B43" w14:textId="16B343A5" w:rsidR="0085724B" w:rsidRDefault="007163E0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53.1.1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C921" w14:textId="33BC19F7" w:rsidR="0085724B" w:rsidRDefault="007163E0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Clerk to invite residents interested in joining the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Spencers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Wood recreation ground working party t</w:t>
            </w:r>
            <w:r w:rsidR="00CE3138">
              <w:rPr>
                <w:rFonts w:ascii="Calibri" w:hAnsi="Calibri" w:cs="Calibri"/>
                <w:sz w:val="22"/>
                <w:szCs w:val="22"/>
              </w:rPr>
              <w:t xml:space="preserve">o a meeting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4F77E" w14:textId="44D23C89" w:rsidR="0085724B" w:rsidRDefault="00CE3138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Clerk </w:t>
            </w:r>
          </w:p>
        </w:tc>
      </w:tr>
      <w:tr w:rsidR="0085724B" w:rsidRPr="00C320F1" w14:paraId="1608296F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D4FE" w14:textId="611B16C6" w:rsidR="0085724B" w:rsidRDefault="00D46DC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FCA6" w14:textId="6690D72E" w:rsidR="0085724B" w:rsidRDefault="00D46DC3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Clerk to send draft </w:t>
            </w:r>
            <w:r w:rsidR="003F60CF">
              <w:rPr>
                <w:rFonts w:ascii="Calibri" w:hAnsi="Calibri" w:cs="Calibri"/>
                <w:sz w:val="22"/>
                <w:szCs w:val="22"/>
              </w:rPr>
              <w:t xml:space="preserve">CCTV policy to the Data Protection Officer at WBC for </w:t>
            </w:r>
            <w:r w:rsidR="00315A32">
              <w:rPr>
                <w:rFonts w:ascii="Calibri" w:hAnsi="Calibri" w:cs="Calibri"/>
                <w:sz w:val="22"/>
                <w:szCs w:val="22"/>
              </w:rPr>
              <w:t xml:space="preserve">validation.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471F" w14:textId="5071D567" w:rsidR="0085724B" w:rsidRDefault="00315A32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Clerk </w:t>
            </w:r>
          </w:p>
        </w:tc>
      </w:tr>
      <w:bookmarkEnd w:id="0"/>
    </w:tbl>
    <w:p w14:paraId="19EB75F4" w14:textId="77777777" w:rsidR="00543D91" w:rsidRDefault="00543D91" w:rsidP="00017DD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7918CD95" w14:textId="77777777" w:rsidR="00F576FD" w:rsidRDefault="00F576FD" w:rsidP="00017DD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4793B2F5" w14:textId="77777777" w:rsidR="00017DD5" w:rsidRDefault="00017DD5" w:rsidP="00017DD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08453527" w14:textId="77777777" w:rsidR="00017DD5" w:rsidRDefault="00017DD5" w:rsidP="004E26C7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6214CBF8" w14:textId="77777777" w:rsidR="002355C0" w:rsidRDefault="002355C0" w:rsidP="006D42C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ind w:left="2550" w:hanging="255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p w14:paraId="52E1C8C7" w14:textId="77777777" w:rsidR="00C4586B" w:rsidRPr="006A67EA" w:rsidRDefault="00C455D1" w:rsidP="008614E8">
      <w:pPr>
        <w:pStyle w:val="Default"/>
        <w:tabs>
          <w:tab w:val="left" w:pos="1134"/>
          <w:tab w:val="left" w:pos="1701"/>
          <w:tab w:val="left" w:pos="2268"/>
          <w:tab w:val="left" w:pos="2552"/>
        </w:tabs>
        <w:ind w:left="2550" w:hanging="2550"/>
        <w:rPr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sectPr w:rsidR="00C4586B" w:rsidRPr="006A67EA" w:rsidSect="00F222E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9" w:h="16834" w:code="9"/>
      <w:pgMar w:top="720" w:right="1134" w:bottom="79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917AA" w14:textId="77777777" w:rsidR="00D62569" w:rsidRDefault="00D62569">
      <w:r>
        <w:separator/>
      </w:r>
    </w:p>
  </w:endnote>
  <w:endnote w:type="continuationSeparator" w:id="0">
    <w:p w14:paraId="541176B1" w14:textId="77777777" w:rsidR="00D62569" w:rsidRDefault="00D6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hotina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8B27A" w14:textId="77777777" w:rsidR="00850AA7" w:rsidRPr="000D42D6" w:rsidRDefault="00850AA7">
    <w:pPr>
      <w:pStyle w:val="Footer"/>
      <w:rPr>
        <w:lang w:val="en-GB"/>
      </w:rPr>
    </w:pPr>
    <w:r>
      <w:rPr>
        <w:lang w:val="en-GB"/>
      </w:rPr>
      <w:tab/>
    </w:r>
    <w:r w:rsidRPr="000D42D6">
      <w:rPr>
        <w:lang w:val="en-GB"/>
      </w:rPr>
      <w:fldChar w:fldCharType="begin"/>
    </w:r>
    <w:r w:rsidRPr="000D42D6">
      <w:rPr>
        <w:lang w:val="en-GB"/>
      </w:rPr>
      <w:instrText xml:space="preserve"> PAGE   \* MERGEFORMAT </w:instrText>
    </w:r>
    <w:r w:rsidRPr="000D42D6">
      <w:rPr>
        <w:lang w:val="en-GB"/>
      </w:rPr>
      <w:fldChar w:fldCharType="separate"/>
    </w:r>
    <w:r>
      <w:rPr>
        <w:noProof/>
        <w:lang w:val="en-GB"/>
      </w:rPr>
      <w:t>2</w:t>
    </w:r>
    <w:r w:rsidRPr="000D42D6">
      <w:rPr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BD520" w14:textId="14917F32" w:rsidR="00850AA7" w:rsidRDefault="00DF27DB" w:rsidP="00F222E8">
    <w:pPr>
      <w:pStyle w:val="Footer"/>
      <w:tabs>
        <w:tab w:val="clear" w:pos="8640"/>
        <w:tab w:val="right" w:pos="9639"/>
      </w:tabs>
      <w:rPr>
        <w:i w:val="0"/>
      </w:rPr>
    </w:pPr>
    <w:r>
      <w:rPr>
        <w:i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8CAE532" wp14:editId="2A7639BB">
              <wp:simplePos x="0" y="0"/>
              <wp:positionH relativeFrom="column">
                <wp:posOffset>-52705</wp:posOffset>
              </wp:positionH>
              <wp:positionV relativeFrom="paragraph">
                <wp:posOffset>196850</wp:posOffset>
              </wp:positionV>
              <wp:extent cx="2230755" cy="7213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0755" cy="721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C7ABD8" w14:textId="77777777" w:rsidR="00850AA7" w:rsidRPr="00F222E8" w:rsidRDefault="00850AA7" w:rsidP="00F222E8">
                          <w:pP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</w:pP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Shinfield Parish</w:t>
                          </w:r>
                          <w: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Council:  serving </w:t>
                          </w: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the communities of </w:t>
                          </w:r>
                          <w:proofErr w:type="spellStart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Grazeley</w:t>
                          </w:r>
                          <w:proofErr w:type="spellEnd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Ryeish</w:t>
                          </w:r>
                          <w:proofErr w:type="spellEnd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Green, Shinfield North, Shinfield village, </w:t>
                          </w:r>
                          <w:proofErr w:type="spellStart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Spencers</w:t>
                          </w:r>
                          <w:proofErr w:type="spellEnd"/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Wood and Three Mile Cross.</w:t>
                          </w:r>
                        </w:p>
                        <w:p w14:paraId="691860E5" w14:textId="77777777" w:rsidR="00850AA7" w:rsidRPr="00090DEF" w:rsidRDefault="00850AA7" w:rsidP="00892977">
                          <w:pP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68CAE5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.15pt;margin-top:15.5pt;width:175.65pt;height:56.8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" strokecolor="white">
              <v:textbox style="mso-fit-shape-to-text:t">
                <w:txbxContent>
                  <w:p w14:paraId="4AC7ABD8" w14:textId="77777777" w:rsidR="00850AA7" w:rsidRPr="00F222E8" w:rsidRDefault="00850AA7" w:rsidP="00F222E8">
                    <w:pP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Shinfield Parish</w:t>
                    </w:r>
                    <w: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Council:  serving </w:t>
                    </w: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the communities of Grazeley, Ryeish Green, Shinfield North, Shinfield village, Spencers Wood and Three Mile Cross.</w:t>
                    </w:r>
                  </w:p>
                  <w:p w14:paraId="691860E5" w14:textId="77777777" w:rsidR="00850AA7" w:rsidRPr="00090DEF" w:rsidRDefault="00850AA7" w:rsidP="00892977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850AA7">
      <w:rPr>
        <w:i w:val="0"/>
      </w:rPr>
      <w:tab/>
    </w:r>
    <w:r w:rsidR="00850AA7">
      <w:rPr>
        <w:i w:val="0"/>
      </w:rPr>
      <w:tab/>
    </w:r>
    <w:r>
      <w:rPr>
        <w:noProof/>
        <w:lang w:val="en-GB" w:eastAsia="en-GB"/>
      </w:rPr>
      <w:drawing>
        <wp:inline distT="0" distB="0" distL="0" distR="0" wp14:anchorId="1880202B" wp14:editId="3627EDD5">
          <wp:extent cx="1057910" cy="492760"/>
          <wp:effectExtent l="0" t="0" r="0" b="0"/>
          <wp:docPr id="1" name="Picture 1" descr="FoundationLogo_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undationLogo_Gre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91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309DF" w14:textId="77777777" w:rsidR="00D62569" w:rsidRDefault="00D62569">
      <w:r>
        <w:separator/>
      </w:r>
    </w:p>
  </w:footnote>
  <w:footnote w:type="continuationSeparator" w:id="0">
    <w:p w14:paraId="380CDC5D" w14:textId="77777777" w:rsidR="00D62569" w:rsidRDefault="00D62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B7845" w14:textId="77777777" w:rsidR="00084251" w:rsidRDefault="000A3C92">
    <w:pPr>
      <w:pStyle w:val="Header"/>
    </w:pPr>
    <w:r>
      <w:rPr>
        <w:noProof/>
      </w:rPr>
      <w:pict w14:anchorId="02C2FB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2047" o:spid="_x0000_s2053" type="#_x0000_t136" style="position:absolute;left:0;text-align:left;margin-left:0;margin-top:0;width:485.45pt;height:194.1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41DF0" w14:textId="77777777" w:rsidR="00084251" w:rsidRDefault="000A3C92">
    <w:pPr>
      <w:pStyle w:val="Header"/>
    </w:pPr>
    <w:r>
      <w:rPr>
        <w:noProof/>
      </w:rPr>
      <w:pict w14:anchorId="0D30DD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2048" o:spid="_x0000_s2054" type="#_x0000_t136" style="position:absolute;left:0;text-align:left;margin-left:0;margin-top:0;width:485.45pt;height:194.15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15"/>
      <w:gridCol w:w="1995"/>
    </w:tblGrid>
    <w:tr w:rsidR="00850AA7" w14:paraId="171F8D4A" w14:textId="77777777" w:rsidTr="006A10F8">
      <w:tc>
        <w:tcPr>
          <w:tcW w:w="1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A449D5F" w14:textId="756C311F" w:rsidR="00850AA7" w:rsidRDefault="00850AA7">
          <w:pPr>
            <w:pStyle w:val="Header1"/>
            <w:tabs>
              <w:tab w:val="clear" w:pos="4820"/>
              <w:tab w:val="left" w:pos="6521"/>
            </w:tabs>
            <w:ind w:left="0" w:firstLine="0"/>
          </w:pPr>
          <w:r>
            <w:t>Minutes approved on:</w:t>
          </w:r>
        </w:p>
      </w:tc>
      <w:tc>
        <w:tcPr>
          <w:tcW w:w="19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563441" w14:textId="77777777" w:rsidR="00850AA7" w:rsidRDefault="00850AA7">
          <w:pPr>
            <w:pStyle w:val="Header1"/>
            <w:tabs>
              <w:tab w:val="clear" w:pos="4820"/>
              <w:tab w:val="left" w:pos="6521"/>
            </w:tabs>
            <w:ind w:left="0" w:firstLine="0"/>
          </w:pPr>
        </w:p>
      </w:tc>
    </w:tr>
  </w:tbl>
  <w:p w14:paraId="307C0409" w14:textId="42ECD341" w:rsidR="00850AA7" w:rsidRDefault="000A3C92" w:rsidP="00F222E8">
    <w:pPr>
      <w:pStyle w:val="Header1"/>
      <w:tabs>
        <w:tab w:val="clear" w:pos="4820"/>
        <w:tab w:val="left" w:pos="6521"/>
      </w:tabs>
      <w:ind w:left="6521" w:hanging="6521"/>
    </w:pPr>
    <w:r>
      <w:rPr>
        <w:noProof/>
      </w:rPr>
      <w:pict w14:anchorId="26B2EC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2046" o:spid="_x0000_s2057" type="#_x0000_t136" style="position:absolute;left:0;text-align:left;margin-left:0;margin-top:0;width:485.45pt;height:194.1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DF27DB">
      <w:rPr>
        <w:noProof/>
      </w:rPr>
      <w:drawing>
        <wp:anchor distT="0" distB="0" distL="114300" distR="114300" simplePos="0" relativeHeight="251656704" behindDoc="0" locked="0" layoutInCell="1" allowOverlap="1" wp14:anchorId="391EAC75" wp14:editId="14D82414">
          <wp:simplePos x="0" y="0"/>
          <wp:positionH relativeFrom="column">
            <wp:posOffset>-3810</wp:posOffset>
          </wp:positionH>
          <wp:positionV relativeFrom="paragraph">
            <wp:posOffset>187960</wp:posOffset>
          </wp:positionV>
          <wp:extent cx="2355215" cy="105283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5215" cy="1052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0AA7">
      <w:tab/>
    </w:r>
    <w:r w:rsidR="00850AA7" w:rsidRPr="00892977">
      <w:t xml:space="preserve">Clerk: </w:t>
    </w:r>
    <w:r w:rsidR="00850AA7">
      <w:t>Mike Balbini</w:t>
    </w:r>
    <w:r w:rsidR="00850AA7" w:rsidRPr="00892977">
      <w:br/>
      <w:t>Shinfield Parish Hall</w:t>
    </w:r>
    <w:r w:rsidR="00850AA7" w:rsidRPr="00892977">
      <w:br/>
      <w:t>School Green</w:t>
    </w:r>
    <w:r w:rsidR="00850AA7" w:rsidRPr="00892977">
      <w:br/>
      <w:t>Shinfield</w:t>
    </w:r>
    <w:r w:rsidR="00850AA7" w:rsidRPr="00892977">
      <w:br/>
    </w:r>
    <w:r w:rsidR="00850AA7">
      <w:rPr>
        <w:iCs/>
      </w:rPr>
      <w:t>Reading</w:t>
    </w:r>
    <w:r w:rsidR="00850AA7" w:rsidRPr="00892977">
      <w:rPr>
        <w:iCs/>
      </w:rPr>
      <w:br/>
      <w:t xml:space="preserve">RG2 9EH </w:t>
    </w:r>
    <w:r w:rsidR="00850AA7" w:rsidRPr="00892977">
      <w:rPr>
        <w:iCs/>
      </w:rPr>
      <w:br/>
      <w:t>Tel: (0118) 988 8220</w:t>
    </w:r>
    <w:r w:rsidR="00850AA7">
      <w:rPr>
        <w:iCs/>
      </w:rPr>
      <w:br/>
    </w:r>
    <w:r w:rsidR="00850AA7" w:rsidRPr="00892977">
      <w:t xml:space="preserve">E-mail: clerk@shinfieldparish.gov.uk </w:t>
    </w:r>
    <w:r w:rsidR="00850AA7" w:rsidRPr="00892977">
      <w:br/>
      <w:t>www.shinfieldparish.gov.uk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766E0C"/>
    <w:multiLevelType w:val="hybridMultilevel"/>
    <w:tmpl w:val="50F0A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25D42"/>
    <w:multiLevelType w:val="multilevel"/>
    <w:tmpl w:val="963AB52C"/>
    <w:lvl w:ilvl="0">
      <w:start w:val="1"/>
      <w:numFmt w:val="decimal"/>
      <w:pStyle w:val="Lis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Listtwo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8C75CCC"/>
    <w:multiLevelType w:val="hybridMultilevel"/>
    <w:tmpl w:val="CED8E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F0ECE"/>
    <w:multiLevelType w:val="multilevel"/>
    <w:tmpl w:val="73841930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0EAD3923"/>
    <w:multiLevelType w:val="multilevel"/>
    <w:tmpl w:val="7CFAFA28"/>
    <w:lvl w:ilvl="0">
      <w:start w:val="1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14703A1"/>
    <w:multiLevelType w:val="hybridMultilevel"/>
    <w:tmpl w:val="CE58C052"/>
    <w:lvl w:ilvl="0" w:tplc="08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 w15:restartNumberingAfterBreak="0">
    <w:nsid w:val="19230309"/>
    <w:multiLevelType w:val="multilevel"/>
    <w:tmpl w:val="25F0DDE2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 w15:restartNumberingAfterBreak="0">
    <w:nsid w:val="219F0BB2"/>
    <w:multiLevelType w:val="hybridMultilevel"/>
    <w:tmpl w:val="DECCC156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 w15:restartNumberingAfterBreak="0">
    <w:nsid w:val="263919EE"/>
    <w:multiLevelType w:val="multilevel"/>
    <w:tmpl w:val="DD360C4A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D887EA9"/>
    <w:multiLevelType w:val="hybridMultilevel"/>
    <w:tmpl w:val="A282F6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F01C4"/>
    <w:multiLevelType w:val="hybridMultilevel"/>
    <w:tmpl w:val="E3B05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1200C"/>
    <w:multiLevelType w:val="hybridMultilevel"/>
    <w:tmpl w:val="4AF89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71E99"/>
    <w:multiLevelType w:val="hybridMultilevel"/>
    <w:tmpl w:val="001A5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35468"/>
    <w:multiLevelType w:val="hybridMultilevel"/>
    <w:tmpl w:val="D5327362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5" w15:restartNumberingAfterBreak="0">
    <w:nsid w:val="4EA14EB8"/>
    <w:multiLevelType w:val="multilevel"/>
    <w:tmpl w:val="AC060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54C54D27"/>
    <w:multiLevelType w:val="hybridMultilevel"/>
    <w:tmpl w:val="4A9A5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D0E49"/>
    <w:multiLevelType w:val="hybridMultilevel"/>
    <w:tmpl w:val="504E239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558346AE"/>
    <w:multiLevelType w:val="hybridMultilevel"/>
    <w:tmpl w:val="58CC20C2"/>
    <w:lvl w:ilvl="0" w:tplc="0809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9" w15:restartNumberingAfterBreak="0">
    <w:nsid w:val="5D513389"/>
    <w:multiLevelType w:val="hybridMultilevel"/>
    <w:tmpl w:val="8F542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E7968"/>
    <w:multiLevelType w:val="hybridMultilevel"/>
    <w:tmpl w:val="BCC2FE80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60091155"/>
    <w:multiLevelType w:val="hybridMultilevel"/>
    <w:tmpl w:val="3F086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6721AB"/>
    <w:multiLevelType w:val="hybridMultilevel"/>
    <w:tmpl w:val="BB92534C"/>
    <w:lvl w:ilvl="0" w:tplc="0809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23" w15:restartNumberingAfterBreak="0">
    <w:nsid w:val="67784566"/>
    <w:multiLevelType w:val="hybridMultilevel"/>
    <w:tmpl w:val="A68E4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23AED"/>
    <w:multiLevelType w:val="hybridMultilevel"/>
    <w:tmpl w:val="8E40BCA2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6B57386A"/>
    <w:multiLevelType w:val="hybridMultilevel"/>
    <w:tmpl w:val="FB1CE59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3"/>
  </w:num>
  <w:num w:numId="4">
    <w:abstractNumId w:val="12"/>
  </w:num>
  <w:num w:numId="5">
    <w:abstractNumId w:val="10"/>
  </w:num>
  <w:num w:numId="6">
    <w:abstractNumId w:val="8"/>
  </w:num>
  <w:num w:numId="7">
    <w:abstractNumId w:val="16"/>
  </w:num>
  <w:num w:numId="8">
    <w:abstractNumId w:val="13"/>
  </w:num>
  <w:num w:numId="9">
    <w:abstractNumId w:val="14"/>
  </w:num>
  <w:num w:numId="10">
    <w:abstractNumId w:val="6"/>
  </w:num>
  <w:num w:numId="11">
    <w:abstractNumId w:val="22"/>
  </w:num>
  <w:num w:numId="12">
    <w:abstractNumId w:val="15"/>
  </w:num>
  <w:num w:numId="13">
    <w:abstractNumId w:val="18"/>
  </w:num>
  <w:num w:numId="14">
    <w:abstractNumId w:val="24"/>
  </w:num>
  <w:num w:numId="15">
    <w:abstractNumId w:val="20"/>
  </w:num>
  <w:num w:numId="16">
    <w:abstractNumId w:val="3"/>
  </w:num>
  <w:num w:numId="17">
    <w:abstractNumId w:val="21"/>
  </w:num>
  <w:num w:numId="18">
    <w:abstractNumId w:val="17"/>
  </w:num>
  <w:num w:numId="19">
    <w:abstractNumId w:val="19"/>
  </w:num>
  <w:num w:numId="20">
    <w:abstractNumId w:val="5"/>
  </w:num>
  <w:num w:numId="21">
    <w:abstractNumId w:val="9"/>
  </w:num>
  <w:num w:numId="22">
    <w:abstractNumId w:val="4"/>
  </w:num>
  <w:num w:numId="23">
    <w:abstractNumId w:val="7"/>
  </w:num>
  <w:num w:numId="24">
    <w:abstractNumId w:val="25"/>
  </w:num>
  <w:num w:numId="25">
    <w:abstractNumId w:val="1"/>
  </w:num>
  <w:num w:numId="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defaultTabStop w:val="22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D4"/>
    <w:rsid w:val="00000973"/>
    <w:rsid w:val="00000ED9"/>
    <w:rsid w:val="00001716"/>
    <w:rsid w:val="0000234D"/>
    <w:rsid w:val="0000309D"/>
    <w:rsid w:val="00004D4D"/>
    <w:rsid w:val="000059D2"/>
    <w:rsid w:val="00006239"/>
    <w:rsid w:val="0000627A"/>
    <w:rsid w:val="0000630F"/>
    <w:rsid w:val="00006B92"/>
    <w:rsid w:val="00010011"/>
    <w:rsid w:val="000104DE"/>
    <w:rsid w:val="00010DD1"/>
    <w:rsid w:val="00013EE6"/>
    <w:rsid w:val="0001418E"/>
    <w:rsid w:val="0001419D"/>
    <w:rsid w:val="00015598"/>
    <w:rsid w:val="00016926"/>
    <w:rsid w:val="00016B89"/>
    <w:rsid w:val="000175D3"/>
    <w:rsid w:val="00017DD5"/>
    <w:rsid w:val="00020787"/>
    <w:rsid w:val="00022FF1"/>
    <w:rsid w:val="00023578"/>
    <w:rsid w:val="00024755"/>
    <w:rsid w:val="00026EDE"/>
    <w:rsid w:val="00030348"/>
    <w:rsid w:val="000315E0"/>
    <w:rsid w:val="00031DC6"/>
    <w:rsid w:val="00032075"/>
    <w:rsid w:val="000342BC"/>
    <w:rsid w:val="0003654F"/>
    <w:rsid w:val="000374BD"/>
    <w:rsid w:val="0004094D"/>
    <w:rsid w:val="00040DE1"/>
    <w:rsid w:val="00041092"/>
    <w:rsid w:val="0004184B"/>
    <w:rsid w:val="000423D3"/>
    <w:rsid w:val="000424D3"/>
    <w:rsid w:val="00045255"/>
    <w:rsid w:val="00046DC9"/>
    <w:rsid w:val="000473D1"/>
    <w:rsid w:val="00051802"/>
    <w:rsid w:val="000523A6"/>
    <w:rsid w:val="00052C89"/>
    <w:rsid w:val="00054728"/>
    <w:rsid w:val="00055CFE"/>
    <w:rsid w:val="0005622D"/>
    <w:rsid w:val="00062202"/>
    <w:rsid w:val="0006274B"/>
    <w:rsid w:val="00064303"/>
    <w:rsid w:val="00064FD6"/>
    <w:rsid w:val="00065878"/>
    <w:rsid w:val="0006777A"/>
    <w:rsid w:val="0007021E"/>
    <w:rsid w:val="00070D57"/>
    <w:rsid w:val="00071004"/>
    <w:rsid w:val="000724AF"/>
    <w:rsid w:val="000735A1"/>
    <w:rsid w:val="00074D99"/>
    <w:rsid w:val="0008209C"/>
    <w:rsid w:val="00082B81"/>
    <w:rsid w:val="00084251"/>
    <w:rsid w:val="00084EC5"/>
    <w:rsid w:val="0008613A"/>
    <w:rsid w:val="0008615A"/>
    <w:rsid w:val="000869C5"/>
    <w:rsid w:val="0008769D"/>
    <w:rsid w:val="00087954"/>
    <w:rsid w:val="00090465"/>
    <w:rsid w:val="00090680"/>
    <w:rsid w:val="000908A8"/>
    <w:rsid w:val="000917B7"/>
    <w:rsid w:val="0009263D"/>
    <w:rsid w:val="00092D1F"/>
    <w:rsid w:val="00093837"/>
    <w:rsid w:val="000946EC"/>
    <w:rsid w:val="00094A41"/>
    <w:rsid w:val="00095B12"/>
    <w:rsid w:val="00097D4B"/>
    <w:rsid w:val="000A130C"/>
    <w:rsid w:val="000A33B1"/>
    <w:rsid w:val="000A380A"/>
    <w:rsid w:val="000A3B6A"/>
    <w:rsid w:val="000A3C92"/>
    <w:rsid w:val="000A3F90"/>
    <w:rsid w:val="000A4985"/>
    <w:rsid w:val="000A5255"/>
    <w:rsid w:val="000A5927"/>
    <w:rsid w:val="000A5B78"/>
    <w:rsid w:val="000A6901"/>
    <w:rsid w:val="000A6F0D"/>
    <w:rsid w:val="000B0126"/>
    <w:rsid w:val="000B0F35"/>
    <w:rsid w:val="000B161A"/>
    <w:rsid w:val="000B2A77"/>
    <w:rsid w:val="000B2DDF"/>
    <w:rsid w:val="000B32BE"/>
    <w:rsid w:val="000B37F8"/>
    <w:rsid w:val="000B3F93"/>
    <w:rsid w:val="000B48C4"/>
    <w:rsid w:val="000B5109"/>
    <w:rsid w:val="000B5241"/>
    <w:rsid w:val="000B573D"/>
    <w:rsid w:val="000B67CF"/>
    <w:rsid w:val="000B7519"/>
    <w:rsid w:val="000B768C"/>
    <w:rsid w:val="000B7FE1"/>
    <w:rsid w:val="000C02CA"/>
    <w:rsid w:val="000C07DA"/>
    <w:rsid w:val="000C09CC"/>
    <w:rsid w:val="000C0D90"/>
    <w:rsid w:val="000C12E1"/>
    <w:rsid w:val="000C2065"/>
    <w:rsid w:val="000C2289"/>
    <w:rsid w:val="000C2D3D"/>
    <w:rsid w:val="000C2E7D"/>
    <w:rsid w:val="000C41AE"/>
    <w:rsid w:val="000C4897"/>
    <w:rsid w:val="000C4985"/>
    <w:rsid w:val="000C5DE7"/>
    <w:rsid w:val="000C5FF6"/>
    <w:rsid w:val="000D0412"/>
    <w:rsid w:val="000D084E"/>
    <w:rsid w:val="000D2265"/>
    <w:rsid w:val="000D27CA"/>
    <w:rsid w:val="000D3069"/>
    <w:rsid w:val="000D42D6"/>
    <w:rsid w:val="000D6D8B"/>
    <w:rsid w:val="000D7FC1"/>
    <w:rsid w:val="000E1FDE"/>
    <w:rsid w:val="000E345D"/>
    <w:rsid w:val="000E411E"/>
    <w:rsid w:val="000E467A"/>
    <w:rsid w:val="000E6FFF"/>
    <w:rsid w:val="000F0997"/>
    <w:rsid w:val="000F1A67"/>
    <w:rsid w:val="000F2049"/>
    <w:rsid w:val="000F2214"/>
    <w:rsid w:val="000F31A0"/>
    <w:rsid w:val="000F3266"/>
    <w:rsid w:val="000F3F03"/>
    <w:rsid w:val="000F46A1"/>
    <w:rsid w:val="000F7731"/>
    <w:rsid w:val="00101E92"/>
    <w:rsid w:val="00101EFF"/>
    <w:rsid w:val="0010244A"/>
    <w:rsid w:val="00103DAB"/>
    <w:rsid w:val="00106041"/>
    <w:rsid w:val="00107691"/>
    <w:rsid w:val="00107CAC"/>
    <w:rsid w:val="00110302"/>
    <w:rsid w:val="00110F51"/>
    <w:rsid w:val="001113F9"/>
    <w:rsid w:val="001136E8"/>
    <w:rsid w:val="001140C4"/>
    <w:rsid w:val="00114294"/>
    <w:rsid w:val="00114637"/>
    <w:rsid w:val="00115668"/>
    <w:rsid w:val="00116ECC"/>
    <w:rsid w:val="00117B6F"/>
    <w:rsid w:val="001209BB"/>
    <w:rsid w:val="001214F9"/>
    <w:rsid w:val="00121B5F"/>
    <w:rsid w:val="001231FA"/>
    <w:rsid w:val="00123F9F"/>
    <w:rsid w:val="00124262"/>
    <w:rsid w:val="00125E0C"/>
    <w:rsid w:val="00126B29"/>
    <w:rsid w:val="00126CF2"/>
    <w:rsid w:val="0012730C"/>
    <w:rsid w:val="00131418"/>
    <w:rsid w:val="00132680"/>
    <w:rsid w:val="00133761"/>
    <w:rsid w:val="0013406F"/>
    <w:rsid w:val="00134084"/>
    <w:rsid w:val="00134816"/>
    <w:rsid w:val="001361C6"/>
    <w:rsid w:val="00136A80"/>
    <w:rsid w:val="00137AA8"/>
    <w:rsid w:val="001403CD"/>
    <w:rsid w:val="00140438"/>
    <w:rsid w:val="00140775"/>
    <w:rsid w:val="00140F4D"/>
    <w:rsid w:val="00142587"/>
    <w:rsid w:val="00142973"/>
    <w:rsid w:val="0014507F"/>
    <w:rsid w:val="0014518C"/>
    <w:rsid w:val="001451E2"/>
    <w:rsid w:val="001461A8"/>
    <w:rsid w:val="001461DF"/>
    <w:rsid w:val="00147538"/>
    <w:rsid w:val="0015087D"/>
    <w:rsid w:val="0015139F"/>
    <w:rsid w:val="001516B8"/>
    <w:rsid w:val="00152115"/>
    <w:rsid w:val="00152C02"/>
    <w:rsid w:val="00153574"/>
    <w:rsid w:val="0015383E"/>
    <w:rsid w:val="0015566F"/>
    <w:rsid w:val="00155822"/>
    <w:rsid w:val="001559B7"/>
    <w:rsid w:val="00155A1F"/>
    <w:rsid w:val="001604C2"/>
    <w:rsid w:val="00160ED5"/>
    <w:rsid w:val="00161291"/>
    <w:rsid w:val="00161323"/>
    <w:rsid w:val="00161438"/>
    <w:rsid w:val="00161A6D"/>
    <w:rsid w:val="00161C85"/>
    <w:rsid w:val="00161EF8"/>
    <w:rsid w:val="00162440"/>
    <w:rsid w:val="00164E53"/>
    <w:rsid w:val="001653FB"/>
    <w:rsid w:val="001665C8"/>
    <w:rsid w:val="00166B40"/>
    <w:rsid w:val="00167EDC"/>
    <w:rsid w:val="00171B20"/>
    <w:rsid w:val="001739C6"/>
    <w:rsid w:val="001743E4"/>
    <w:rsid w:val="001749E4"/>
    <w:rsid w:val="00175A32"/>
    <w:rsid w:val="00176B5D"/>
    <w:rsid w:val="001810C0"/>
    <w:rsid w:val="00181D08"/>
    <w:rsid w:val="00184D84"/>
    <w:rsid w:val="00185618"/>
    <w:rsid w:val="00185877"/>
    <w:rsid w:val="001862CF"/>
    <w:rsid w:val="00190BFD"/>
    <w:rsid w:val="00190D73"/>
    <w:rsid w:val="001921C3"/>
    <w:rsid w:val="00192E49"/>
    <w:rsid w:val="00195BAF"/>
    <w:rsid w:val="00196C0F"/>
    <w:rsid w:val="00197630"/>
    <w:rsid w:val="001A0F24"/>
    <w:rsid w:val="001A13D3"/>
    <w:rsid w:val="001A1AB9"/>
    <w:rsid w:val="001A2CFA"/>
    <w:rsid w:val="001A371E"/>
    <w:rsid w:val="001A3DC9"/>
    <w:rsid w:val="001A4705"/>
    <w:rsid w:val="001A7807"/>
    <w:rsid w:val="001A7EA1"/>
    <w:rsid w:val="001B000D"/>
    <w:rsid w:val="001B0966"/>
    <w:rsid w:val="001B0E2C"/>
    <w:rsid w:val="001B48DB"/>
    <w:rsid w:val="001B6253"/>
    <w:rsid w:val="001B6BF7"/>
    <w:rsid w:val="001B6C29"/>
    <w:rsid w:val="001C0336"/>
    <w:rsid w:val="001C1958"/>
    <w:rsid w:val="001C2E92"/>
    <w:rsid w:val="001C4EB6"/>
    <w:rsid w:val="001C72BC"/>
    <w:rsid w:val="001D043F"/>
    <w:rsid w:val="001D0C52"/>
    <w:rsid w:val="001D1BA5"/>
    <w:rsid w:val="001D216C"/>
    <w:rsid w:val="001D2170"/>
    <w:rsid w:val="001D2B1D"/>
    <w:rsid w:val="001D41B9"/>
    <w:rsid w:val="001D49A1"/>
    <w:rsid w:val="001D7B73"/>
    <w:rsid w:val="001D7E94"/>
    <w:rsid w:val="001E10A2"/>
    <w:rsid w:val="001E1B24"/>
    <w:rsid w:val="001E26D2"/>
    <w:rsid w:val="001E2F5E"/>
    <w:rsid w:val="001E2FE2"/>
    <w:rsid w:val="001E461B"/>
    <w:rsid w:val="001E5A80"/>
    <w:rsid w:val="001E6B05"/>
    <w:rsid w:val="001E7967"/>
    <w:rsid w:val="001F08A9"/>
    <w:rsid w:val="001F2F70"/>
    <w:rsid w:val="001F3D9A"/>
    <w:rsid w:val="001F4C42"/>
    <w:rsid w:val="001F622E"/>
    <w:rsid w:val="001F6A38"/>
    <w:rsid w:val="002013D4"/>
    <w:rsid w:val="0020149B"/>
    <w:rsid w:val="00201541"/>
    <w:rsid w:val="00203065"/>
    <w:rsid w:val="00203AA5"/>
    <w:rsid w:val="00206B3E"/>
    <w:rsid w:val="00206DEF"/>
    <w:rsid w:val="00207012"/>
    <w:rsid w:val="00210A14"/>
    <w:rsid w:val="0021394C"/>
    <w:rsid w:val="00214972"/>
    <w:rsid w:val="00214B8D"/>
    <w:rsid w:val="00216984"/>
    <w:rsid w:val="002171F2"/>
    <w:rsid w:val="002177AA"/>
    <w:rsid w:val="0022114E"/>
    <w:rsid w:val="00221CA4"/>
    <w:rsid w:val="0022295F"/>
    <w:rsid w:val="002245D8"/>
    <w:rsid w:val="002267C2"/>
    <w:rsid w:val="00227982"/>
    <w:rsid w:val="00232512"/>
    <w:rsid w:val="00232FB5"/>
    <w:rsid w:val="00233C80"/>
    <w:rsid w:val="00234A7A"/>
    <w:rsid w:val="002355C0"/>
    <w:rsid w:val="002356DB"/>
    <w:rsid w:val="00240663"/>
    <w:rsid w:val="00240A5B"/>
    <w:rsid w:val="002424BB"/>
    <w:rsid w:val="00245543"/>
    <w:rsid w:val="00245DC6"/>
    <w:rsid w:val="00246730"/>
    <w:rsid w:val="00247992"/>
    <w:rsid w:val="002500B0"/>
    <w:rsid w:val="00251718"/>
    <w:rsid w:val="002531C4"/>
    <w:rsid w:val="00260C91"/>
    <w:rsid w:val="00260FBA"/>
    <w:rsid w:val="00261193"/>
    <w:rsid w:val="00261351"/>
    <w:rsid w:val="002614D1"/>
    <w:rsid w:val="00262A77"/>
    <w:rsid w:val="00267B5E"/>
    <w:rsid w:val="0027024D"/>
    <w:rsid w:val="0027089A"/>
    <w:rsid w:val="00272412"/>
    <w:rsid w:val="00272D7E"/>
    <w:rsid w:val="0027346A"/>
    <w:rsid w:val="00274C7C"/>
    <w:rsid w:val="00274F26"/>
    <w:rsid w:val="00275EE7"/>
    <w:rsid w:val="00275F54"/>
    <w:rsid w:val="002765CE"/>
    <w:rsid w:val="00277204"/>
    <w:rsid w:val="002805E5"/>
    <w:rsid w:val="002810E8"/>
    <w:rsid w:val="0028240E"/>
    <w:rsid w:val="0028297C"/>
    <w:rsid w:val="00284C9F"/>
    <w:rsid w:val="002864F4"/>
    <w:rsid w:val="002876C8"/>
    <w:rsid w:val="00287CD4"/>
    <w:rsid w:val="002904E9"/>
    <w:rsid w:val="00290C5A"/>
    <w:rsid w:val="00290D4D"/>
    <w:rsid w:val="00291458"/>
    <w:rsid w:val="002917C5"/>
    <w:rsid w:val="00291BAF"/>
    <w:rsid w:val="00295E8B"/>
    <w:rsid w:val="00297BF6"/>
    <w:rsid w:val="002A119F"/>
    <w:rsid w:val="002A1BAA"/>
    <w:rsid w:val="002A30FA"/>
    <w:rsid w:val="002A4385"/>
    <w:rsid w:val="002A4989"/>
    <w:rsid w:val="002A515A"/>
    <w:rsid w:val="002A5549"/>
    <w:rsid w:val="002A5EF4"/>
    <w:rsid w:val="002A625B"/>
    <w:rsid w:val="002A704E"/>
    <w:rsid w:val="002A710A"/>
    <w:rsid w:val="002B0C8E"/>
    <w:rsid w:val="002B103F"/>
    <w:rsid w:val="002B12FD"/>
    <w:rsid w:val="002B14FB"/>
    <w:rsid w:val="002B1782"/>
    <w:rsid w:val="002B29C2"/>
    <w:rsid w:val="002B33DB"/>
    <w:rsid w:val="002B4251"/>
    <w:rsid w:val="002B6210"/>
    <w:rsid w:val="002B6FE8"/>
    <w:rsid w:val="002B774B"/>
    <w:rsid w:val="002B7CD1"/>
    <w:rsid w:val="002C1014"/>
    <w:rsid w:val="002C1606"/>
    <w:rsid w:val="002C2BCA"/>
    <w:rsid w:val="002C31A8"/>
    <w:rsid w:val="002C34AB"/>
    <w:rsid w:val="002C485F"/>
    <w:rsid w:val="002C4EA4"/>
    <w:rsid w:val="002C5123"/>
    <w:rsid w:val="002C55E4"/>
    <w:rsid w:val="002C6F4E"/>
    <w:rsid w:val="002C7E07"/>
    <w:rsid w:val="002D0ACC"/>
    <w:rsid w:val="002D0E10"/>
    <w:rsid w:val="002D11A3"/>
    <w:rsid w:val="002D1E10"/>
    <w:rsid w:val="002D1ECF"/>
    <w:rsid w:val="002D2648"/>
    <w:rsid w:val="002D2998"/>
    <w:rsid w:val="002D2EB7"/>
    <w:rsid w:val="002D316C"/>
    <w:rsid w:val="002D4B47"/>
    <w:rsid w:val="002D5449"/>
    <w:rsid w:val="002D62A7"/>
    <w:rsid w:val="002D64A0"/>
    <w:rsid w:val="002D7754"/>
    <w:rsid w:val="002E07F8"/>
    <w:rsid w:val="002E0C30"/>
    <w:rsid w:val="002E125D"/>
    <w:rsid w:val="002E161D"/>
    <w:rsid w:val="002E282F"/>
    <w:rsid w:val="002E2E68"/>
    <w:rsid w:val="002E3BA7"/>
    <w:rsid w:val="002E3C2F"/>
    <w:rsid w:val="002E4022"/>
    <w:rsid w:val="002E40CE"/>
    <w:rsid w:val="002E4765"/>
    <w:rsid w:val="002E490A"/>
    <w:rsid w:val="002E551F"/>
    <w:rsid w:val="002E715C"/>
    <w:rsid w:val="002F037A"/>
    <w:rsid w:val="002F0763"/>
    <w:rsid w:val="002F42E0"/>
    <w:rsid w:val="002F5B38"/>
    <w:rsid w:val="002F5E2D"/>
    <w:rsid w:val="002F7237"/>
    <w:rsid w:val="0030053A"/>
    <w:rsid w:val="00300706"/>
    <w:rsid w:val="00300866"/>
    <w:rsid w:val="00302DE6"/>
    <w:rsid w:val="003030DD"/>
    <w:rsid w:val="003033C8"/>
    <w:rsid w:val="0030511A"/>
    <w:rsid w:val="00305A9F"/>
    <w:rsid w:val="00305F13"/>
    <w:rsid w:val="003065FF"/>
    <w:rsid w:val="0030722B"/>
    <w:rsid w:val="003072B6"/>
    <w:rsid w:val="003079B1"/>
    <w:rsid w:val="0031109C"/>
    <w:rsid w:val="0031152C"/>
    <w:rsid w:val="0031432D"/>
    <w:rsid w:val="0031521C"/>
    <w:rsid w:val="0031530F"/>
    <w:rsid w:val="00315684"/>
    <w:rsid w:val="00315A32"/>
    <w:rsid w:val="003166F6"/>
    <w:rsid w:val="003172A3"/>
    <w:rsid w:val="00317779"/>
    <w:rsid w:val="00321F60"/>
    <w:rsid w:val="00322BB0"/>
    <w:rsid w:val="00323B3A"/>
    <w:rsid w:val="00323C25"/>
    <w:rsid w:val="003242DE"/>
    <w:rsid w:val="0033353D"/>
    <w:rsid w:val="00334279"/>
    <w:rsid w:val="00336B8E"/>
    <w:rsid w:val="003371A2"/>
    <w:rsid w:val="00337BFE"/>
    <w:rsid w:val="003408E6"/>
    <w:rsid w:val="0034367F"/>
    <w:rsid w:val="00343A8B"/>
    <w:rsid w:val="00343DDA"/>
    <w:rsid w:val="00343E28"/>
    <w:rsid w:val="0034421D"/>
    <w:rsid w:val="00346CDA"/>
    <w:rsid w:val="0035061C"/>
    <w:rsid w:val="003534EA"/>
    <w:rsid w:val="0035423D"/>
    <w:rsid w:val="00354DE9"/>
    <w:rsid w:val="003574D5"/>
    <w:rsid w:val="003578EE"/>
    <w:rsid w:val="00357E25"/>
    <w:rsid w:val="0036121F"/>
    <w:rsid w:val="00362E17"/>
    <w:rsid w:val="003649B2"/>
    <w:rsid w:val="00364B3C"/>
    <w:rsid w:val="003675C1"/>
    <w:rsid w:val="00367975"/>
    <w:rsid w:val="003713FC"/>
    <w:rsid w:val="00372760"/>
    <w:rsid w:val="00373035"/>
    <w:rsid w:val="00375610"/>
    <w:rsid w:val="003756FE"/>
    <w:rsid w:val="00375AE8"/>
    <w:rsid w:val="00376375"/>
    <w:rsid w:val="00377F0B"/>
    <w:rsid w:val="00380175"/>
    <w:rsid w:val="003830C1"/>
    <w:rsid w:val="0038328A"/>
    <w:rsid w:val="00384B7D"/>
    <w:rsid w:val="003851AB"/>
    <w:rsid w:val="003865F0"/>
    <w:rsid w:val="00386B1A"/>
    <w:rsid w:val="003872DE"/>
    <w:rsid w:val="003911A4"/>
    <w:rsid w:val="00392031"/>
    <w:rsid w:val="003954F6"/>
    <w:rsid w:val="00395539"/>
    <w:rsid w:val="00395709"/>
    <w:rsid w:val="0039647A"/>
    <w:rsid w:val="003A081A"/>
    <w:rsid w:val="003A08D2"/>
    <w:rsid w:val="003A1261"/>
    <w:rsid w:val="003A1BB8"/>
    <w:rsid w:val="003A2FE8"/>
    <w:rsid w:val="003A31C0"/>
    <w:rsid w:val="003A4109"/>
    <w:rsid w:val="003A45A9"/>
    <w:rsid w:val="003A491F"/>
    <w:rsid w:val="003A54E7"/>
    <w:rsid w:val="003B058A"/>
    <w:rsid w:val="003B0AD7"/>
    <w:rsid w:val="003B0AE6"/>
    <w:rsid w:val="003B0C8E"/>
    <w:rsid w:val="003B0DAF"/>
    <w:rsid w:val="003B0E5C"/>
    <w:rsid w:val="003B3BCA"/>
    <w:rsid w:val="003B3CDE"/>
    <w:rsid w:val="003B41FD"/>
    <w:rsid w:val="003B451F"/>
    <w:rsid w:val="003B5736"/>
    <w:rsid w:val="003B72C0"/>
    <w:rsid w:val="003B73F7"/>
    <w:rsid w:val="003B7C81"/>
    <w:rsid w:val="003B7F09"/>
    <w:rsid w:val="003C0B35"/>
    <w:rsid w:val="003C13A1"/>
    <w:rsid w:val="003C3165"/>
    <w:rsid w:val="003C32EF"/>
    <w:rsid w:val="003C40F2"/>
    <w:rsid w:val="003C4A2D"/>
    <w:rsid w:val="003C4B45"/>
    <w:rsid w:val="003C4BBC"/>
    <w:rsid w:val="003C5A52"/>
    <w:rsid w:val="003C5D87"/>
    <w:rsid w:val="003C73A6"/>
    <w:rsid w:val="003D1653"/>
    <w:rsid w:val="003D1988"/>
    <w:rsid w:val="003D2264"/>
    <w:rsid w:val="003D2373"/>
    <w:rsid w:val="003D32F7"/>
    <w:rsid w:val="003D4D1D"/>
    <w:rsid w:val="003D5359"/>
    <w:rsid w:val="003D6035"/>
    <w:rsid w:val="003D754A"/>
    <w:rsid w:val="003D7ECD"/>
    <w:rsid w:val="003E04BF"/>
    <w:rsid w:val="003E07EC"/>
    <w:rsid w:val="003E0B8B"/>
    <w:rsid w:val="003E2775"/>
    <w:rsid w:val="003E5976"/>
    <w:rsid w:val="003F0A05"/>
    <w:rsid w:val="003F2404"/>
    <w:rsid w:val="003F388C"/>
    <w:rsid w:val="003F3F23"/>
    <w:rsid w:val="003F44DD"/>
    <w:rsid w:val="003F5ED6"/>
    <w:rsid w:val="003F60CF"/>
    <w:rsid w:val="003F6275"/>
    <w:rsid w:val="003F6294"/>
    <w:rsid w:val="003F65F3"/>
    <w:rsid w:val="003F7073"/>
    <w:rsid w:val="003F7987"/>
    <w:rsid w:val="003F7E8E"/>
    <w:rsid w:val="00401AD5"/>
    <w:rsid w:val="0040239F"/>
    <w:rsid w:val="00402F25"/>
    <w:rsid w:val="00404CC8"/>
    <w:rsid w:val="004066D4"/>
    <w:rsid w:val="00406E7E"/>
    <w:rsid w:val="0040773F"/>
    <w:rsid w:val="00410C2A"/>
    <w:rsid w:val="00411255"/>
    <w:rsid w:val="004118BE"/>
    <w:rsid w:val="00413025"/>
    <w:rsid w:val="004140E0"/>
    <w:rsid w:val="004142DB"/>
    <w:rsid w:val="00416C28"/>
    <w:rsid w:val="004173FD"/>
    <w:rsid w:val="00417D59"/>
    <w:rsid w:val="00420021"/>
    <w:rsid w:val="00421345"/>
    <w:rsid w:val="004229B8"/>
    <w:rsid w:val="004238A3"/>
    <w:rsid w:val="00423D6B"/>
    <w:rsid w:val="0042515B"/>
    <w:rsid w:val="004254D2"/>
    <w:rsid w:val="004255D0"/>
    <w:rsid w:val="00425761"/>
    <w:rsid w:val="004262F2"/>
    <w:rsid w:val="00426EE5"/>
    <w:rsid w:val="004277BA"/>
    <w:rsid w:val="00430284"/>
    <w:rsid w:val="00430563"/>
    <w:rsid w:val="004307F3"/>
    <w:rsid w:val="00430862"/>
    <w:rsid w:val="00430BD4"/>
    <w:rsid w:val="004310A8"/>
    <w:rsid w:val="00431D15"/>
    <w:rsid w:val="00433540"/>
    <w:rsid w:val="004355F1"/>
    <w:rsid w:val="004366A2"/>
    <w:rsid w:val="00437A53"/>
    <w:rsid w:val="00437AA2"/>
    <w:rsid w:val="00437B30"/>
    <w:rsid w:val="00437BB3"/>
    <w:rsid w:val="0044080C"/>
    <w:rsid w:val="004410E9"/>
    <w:rsid w:val="004412E4"/>
    <w:rsid w:val="0044236B"/>
    <w:rsid w:val="0044272E"/>
    <w:rsid w:val="00442DEF"/>
    <w:rsid w:val="004437C2"/>
    <w:rsid w:val="00444B89"/>
    <w:rsid w:val="00444FA0"/>
    <w:rsid w:val="00445A4D"/>
    <w:rsid w:val="004478FD"/>
    <w:rsid w:val="00447954"/>
    <w:rsid w:val="00451CC7"/>
    <w:rsid w:val="00451DAE"/>
    <w:rsid w:val="00451DAF"/>
    <w:rsid w:val="004520C6"/>
    <w:rsid w:val="0045256F"/>
    <w:rsid w:val="0045268E"/>
    <w:rsid w:val="00454661"/>
    <w:rsid w:val="004548B4"/>
    <w:rsid w:val="004552D6"/>
    <w:rsid w:val="004555D3"/>
    <w:rsid w:val="004556C5"/>
    <w:rsid w:val="004561A7"/>
    <w:rsid w:val="004579AB"/>
    <w:rsid w:val="0046069F"/>
    <w:rsid w:val="00461352"/>
    <w:rsid w:val="00463364"/>
    <w:rsid w:val="00463CF5"/>
    <w:rsid w:val="004640D5"/>
    <w:rsid w:val="00465413"/>
    <w:rsid w:val="004655E9"/>
    <w:rsid w:val="004669C7"/>
    <w:rsid w:val="00467865"/>
    <w:rsid w:val="00472CF5"/>
    <w:rsid w:val="00474781"/>
    <w:rsid w:val="00474B91"/>
    <w:rsid w:val="004750FE"/>
    <w:rsid w:val="00476A26"/>
    <w:rsid w:val="00477A4A"/>
    <w:rsid w:val="00480ABB"/>
    <w:rsid w:val="00480AE4"/>
    <w:rsid w:val="00480C8F"/>
    <w:rsid w:val="00480DAD"/>
    <w:rsid w:val="004816B1"/>
    <w:rsid w:val="004821E1"/>
    <w:rsid w:val="00482937"/>
    <w:rsid w:val="00482FC6"/>
    <w:rsid w:val="00483EE6"/>
    <w:rsid w:val="00486D52"/>
    <w:rsid w:val="004874F0"/>
    <w:rsid w:val="004901A7"/>
    <w:rsid w:val="00490B00"/>
    <w:rsid w:val="004911DA"/>
    <w:rsid w:val="0049169E"/>
    <w:rsid w:val="00491957"/>
    <w:rsid w:val="004922E9"/>
    <w:rsid w:val="0049403F"/>
    <w:rsid w:val="00495498"/>
    <w:rsid w:val="00497F0C"/>
    <w:rsid w:val="004A27B7"/>
    <w:rsid w:val="004A2C17"/>
    <w:rsid w:val="004A2FF3"/>
    <w:rsid w:val="004A4C7E"/>
    <w:rsid w:val="004A56F5"/>
    <w:rsid w:val="004A73F4"/>
    <w:rsid w:val="004B029B"/>
    <w:rsid w:val="004B0594"/>
    <w:rsid w:val="004B0DC8"/>
    <w:rsid w:val="004B10EF"/>
    <w:rsid w:val="004B157F"/>
    <w:rsid w:val="004B33CC"/>
    <w:rsid w:val="004B3526"/>
    <w:rsid w:val="004B35B9"/>
    <w:rsid w:val="004B48D4"/>
    <w:rsid w:val="004B4A5F"/>
    <w:rsid w:val="004B4AD0"/>
    <w:rsid w:val="004B4E50"/>
    <w:rsid w:val="004B501D"/>
    <w:rsid w:val="004B6076"/>
    <w:rsid w:val="004B6287"/>
    <w:rsid w:val="004B7CC7"/>
    <w:rsid w:val="004B7D6F"/>
    <w:rsid w:val="004C1AD7"/>
    <w:rsid w:val="004C3213"/>
    <w:rsid w:val="004C4216"/>
    <w:rsid w:val="004C4A50"/>
    <w:rsid w:val="004C56E5"/>
    <w:rsid w:val="004C7B90"/>
    <w:rsid w:val="004D1B44"/>
    <w:rsid w:val="004D1C21"/>
    <w:rsid w:val="004D2D25"/>
    <w:rsid w:val="004D2D32"/>
    <w:rsid w:val="004D31C3"/>
    <w:rsid w:val="004D3A61"/>
    <w:rsid w:val="004D4BF4"/>
    <w:rsid w:val="004D503E"/>
    <w:rsid w:val="004D654E"/>
    <w:rsid w:val="004D672D"/>
    <w:rsid w:val="004D75B6"/>
    <w:rsid w:val="004D7BEF"/>
    <w:rsid w:val="004E0CBB"/>
    <w:rsid w:val="004E1644"/>
    <w:rsid w:val="004E23A1"/>
    <w:rsid w:val="004E26C7"/>
    <w:rsid w:val="004E36F8"/>
    <w:rsid w:val="004E6ADE"/>
    <w:rsid w:val="004F0453"/>
    <w:rsid w:val="004F062F"/>
    <w:rsid w:val="004F0EB0"/>
    <w:rsid w:val="004F42D2"/>
    <w:rsid w:val="004F52E5"/>
    <w:rsid w:val="00500DF6"/>
    <w:rsid w:val="00500EE7"/>
    <w:rsid w:val="00500F2E"/>
    <w:rsid w:val="00502797"/>
    <w:rsid w:val="00502C64"/>
    <w:rsid w:val="005044A1"/>
    <w:rsid w:val="005073F3"/>
    <w:rsid w:val="00507881"/>
    <w:rsid w:val="005100F6"/>
    <w:rsid w:val="00510129"/>
    <w:rsid w:val="0051195A"/>
    <w:rsid w:val="00511C20"/>
    <w:rsid w:val="00512355"/>
    <w:rsid w:val="00514513"/>
    <w:rsid w:val="0051494B"/>
    <w:rsid w:val="00515ED6"/>
    <w:rsid w:val="005162E9"/>
    <w:rsid w:val="00521CDC"/>
    <w:rsid w:val="005228D2"/>
    <w:rsid w:val="00523113"/>
    <w:rsid w:val="00523436"/>
    <w:rsid w:val="0052510F"/>
    <w:rsid w:val="00525CB6"/>
    <w:rsid w:val="00526A68"/>
    <w:rsid w:val="00526E6B"/>
    <w:rsid w:val="00530232"/>
    <w:rsid w:val="00530E3C"/>
    <w:rsid w:val="00530E66"/>
    <w:rsid w:val="00531CA2"/>
    <w:rsid w:val="0053274C"/>
    <w:rsid w:val="005352FC"/>
    <w:rsid w:val="00535C02"/>
    <w:rsid w:val="00535D67"/>
    <w:rsid w:val="0054044E"/>
    <w:rsid w:val="00540A72"/>
    <w:rsid w:val="00541896"/>
    <w:rsid w:val="00543AB7"/>
    <w:rsid w:val="00543BC5"/>
    <w:rsid w:val="00543D91"/>
    <w:rsid w:val="00544EB8"/>
    <w:rsid w:val="00545086"/>
    <w:rsid w:val="005460A2"/>
    <w:rsid w:val="0054693B"/>
    <w:rsid w:val="00546A38"/>
    <w:rsid w:val="005503D3"/>
    <w:rsid w:val="005507D4"/>
    <w:rsid w:val="00550989"/>
    <w:rsid w:val="00551B47"/>
    <w:rsid w:val="00552323"/>
    <w:rsid w:val="00553028"/>
    <w:rsid w:val="00553151"/>
    <w:rsid w:val="00553858"/>
    <w:rsid w:val="00554797"/>
    <w:rsid w:val="00555E67"/>
    <w:rsid w:val="00556444"/>
    <w:rsid w:val="0055720F"/>
    <w:rsid w:val="005606D2"/>
    <w:rsid w:val="0056108A"/>
    <w:rsid w:val="0056120E"/>
    <w:rsid w:val="00562A39"/>
    <w:rsid w:val="00562C2C"/>
    <w:rsid w:val="00562DC4"/>
    <w:rsid w:val="0056375D"/>
    <w:rsid w:val="00564687"/>
    <w:rsid w:val="00566802"/>
    <w:rsid w:val="005703C5"/>
    <w:rsid w:val="00571103"/>
    <w:rsid w:val="00571AA2"/>
    <w:rsid w:val="00572E96"/>
    <w:rsid w:val="00573846"/>
    <w:rsid w:val="0057443F"/>
    <w:rsid w:val="00574D97"/>
    <w:rsid w:val="00577016"/>
    <w:rsid w:val="00577179"/>
    <w:rsid w:val="005808F5"/>
    <w:rsid w:val="00580C45"/>
    <w:rsid w:val="00581205"/>
    <w:rsid w:val="00581435"/>
    <w:rsid w:val="00581D28"/>
    <w:rsid w:val="005833C7"/>
    <w:rsid w:val="0058352A"/>
    <w:rsid w:val="00583DC4"/>
    <w:rsid w:val="005843CB"/>
    <w:rsid w:val="00584F10"/>
    <w:rsid w:val="00584F1F"/>
    <w:rsid w:val="005907B9"/>
    <w:rsid w:val="00590FD0"/>
    <w:rsid w:val="0059240F"/>
    <w:rsid w:val="00594B3C"/>
    <w:rsid w:val="005975A5"/>
    <w:rsid w:val="005A159E"/>
    <w:rsid w:val="005A283B"/>
    <w:rsid w:val="005A2D10"/>
    <w:rsid w:val="005A37FC"/>
    <w:rsid w:val="005A4222"/>
    <w:rsid w:val="005A4404"/>
    <w:rsid w:val="005A4C73"/>
    <w:rsid w:val="005A4E04"/>
    <w:rsid w:val="005A518E"/>
    <w:rsid w:val="005A5255"/>
    <w:rsid w:val="005A6B0D"/>
    <w:rsid w:val="005A7767"/>
    <w:rsid w:val="005B15A0"/>
    <w:rsid w:val="005B1CDE"/>
    <w:rsid w:val="005B28EA"/>
    <w:rsid w:val="005B2B39"/>
    <w:rsid w:val="005B7153"/>
    <w:rsid w:val="005B71FA"/>
    <w:rsid w:val="005C043E"/>
    <w:rsid w:val="005C0F62"/>
    <w:rsid w:val="005C1DF8"/>
    <w:rsid w:val="005C20D8"/>
    <w:rsid w:val="005C3104"/>
    <w:rsid w:val="005C4ED6"/>
    <w:rsid w:val="005C64B6"/>
    <w:rsid w:val="005C694E"/>
    <w:rsid w:val="005C6E69"/>
    <w:rsid w:val="005C7044"/>
    <w:rsid w:val="005C7CF3"/>
    <w:rsid w:val="005D0A8A"/>
    <w:rsid w:val="005D10B0"/>
    <w:rsid w:val="005D1633"/>
    <w:rsid w:val="005D2341"/>
    <w:rsid w:val="005D4B9F"/>
    <w:rsid w:val="005D4E58"/>
    <w:rsid w:val="005D5451"/>
    <w:rsid w:val="005D5553"/>
    <w:rsid w:val="005E1B99"/>
    <w:rsid w:val="005E2442"/>
    <w:rsid w:val="005E3F52"/>
    <w:rsid w:val="005E4311"/>
    <w:rsid w:val="005E48AF"/>
    <w:rsid w:val="005E5001"/>
    <w:rsid w:val="005E5697"/>
    <w:rsid w:val="005F0294"/>
    <w:rsid w:val="005F1238"/>
    <w:rsid w:val="005F1C3A"/>
    <w:rsid w:val="005F3397"/>
    <w:rsid w:val="005F350A"/>
    <w:rsid w:val="005F3A42"/>
    <w:rsid w:val="005F69D9"/>
    <w:rsid w:val="006014E8"/>
    <w:rsid w:val="00601A79"/>
    <w:rsid w:val="00601DD7"/>
    <w:rsid w:val="00602503"/>
    <w:rsid w:val="0060288D"/>
    <w:rsid w:val="006044AF"/>
    <w:rsid w:val="00604EF6"/>
    <w:rsid w:val="0060573F"/>
    <w:rsid w:val="006070F3"/>
    <w:rsid w:val="006071A9"/>
    <w:rsid w:val="00610FEF"/>
    <w:rsid w:val="006111FF"/>
    <w:rsid w:val="0061296B"/>
    <w:rsid w:val="00613D3A"/>
    <w:rsid w:val="006140B7"/>
    <w:rsid w:val="00614E5D"/>
    <w:rsid w:val="00615A53"/>
    <w:rsid w:val="00616450"/>
    <w:rsid w:val="00617C33"/>
    <w:rsid w:val="00617F11"/>
    <w:rsid w:val="006207D4"/>
    <w:rsid w:val="006209B5"/>
    <w:rsid w:val="006211B6"/>
    <w:rsid w:val="00622E58"/>
    <w:rsid w:val="006231A3"/>
    <w:rsid w:val="00624F09"/>
    <w:rsid w:val="00625459"/>
    <w:rsid w:val="00626A6F"/>
    <w:rsid w:val="00627D86"/>
    <w:rsid w:val="006315D4"/>
    <w:rsid w:val="00632B5A"/>
    <w:rsid w:val="006366BA"/>
    <w:rsid w:val="00636FDB"/>
    <w:rsid w:val="0063750D"/>
    <w:rsid w:val="006418A9"/>
    <w:rsid w:val="006426A4"/>
    <w:rsid w:val="0064429F"/>
    <w:rsid w:val="00644874"/>
    <w:rsid w:val="006451DF"/>
    <w:rsid w:val="00645BB9"/>
    <w:rsid w:val="0064667C"/>
    <w:rsid w:val="0065024B"/>
    <w:rsid w:val="00651ADF"/>
    <w:rsid w:val="0065337F"/>
    <w:rsid w:val="006540D9"/>
    <w:rsid w:val="00656847"/>
    <w:rsid w:val="006626AE"/>
    <w:rsid w:val="00663D13"/>
    <w:rsid w:val="006642CD"/>
    <w:rsid w:val="006642D8"/>
    <w:rsid w:val="00664383"/>
    <w:rsid w:val="00665C8C"/>
    <w:rsid w:val="00666BB7"/>
    <w:rsid w:val="006704B9"/>
    <w:rsid w:val="00670DFE"/>
    <w:rsid w:val="00671579"/>
    <w:rsid w:val="00671B82"/>
    <w:rsid w:val="0067201F"/>
    <w:rsid w:val="00672701"/>
    <w:rsid w:val="00674E1F"/>
    <w:rsid w:val="006756F4"/>
    <w:rsid w:val="006759BC"/>
    <w:rsid w:val="0067626D"/>
    <w:rsid w:val="00676444"/>
    <w:rsid w:val="006769C4"/>
    <w:rsid w:val="00677342"/>
    <w:rsid w:val="0067769B"/>
    <w:rsid w:val="00677708"/>
    <w:rsid w:val="00677B83"/>
    <w:rsid w:val="0068044A"/>
    <w:rsid w:val="0068045C"/>
    <w:rsid w:val="00680C33"/>
    <w:rsid w:val="0068103E"/>
    <w:rsid w:val="00683604"/>
    <w:rsid w:val="006846AD"/>
    <w:rsid w:val="00686842"/>
    <w:rsid w:val="00693547"/>
    <w:rsid w:val="0069355F"/>
    <w:rsid w:val="006941E5"/>
    <w:rsid w:val="006947FF"/>
    <w:rsid w:val="00695962"/>
    <w:rsid w:val="00695AFD"/>
    <w:rsid w:val="006A10F8"/>
    <w:rsid w:val="006A2D68"/>
    <w:rsid w:val="006A36D8"/>
    <w:rsid w:val="006A38CD"/>
    <w:rsid w:val="006A3C33"/>
    <w:rsid w:val="006A4539"/>
    <w:rsid w:val="006A4E6A"/>
    <w:rsid w:val="006A53D0"/>
    <w:rsid w:val="006A599F"/>
    <w:rsid w:val="006A5B82"/>
    <w:rsid w:val="006A5E65"/>
    <w:rsid w:val="006A67EA"/>
    <w:rsid w:val="006A77AF"/>
    <w:rsid w:val="006A7D97"/>
    <w:rsid w:val="006B09D6"/>
    <w:rsid w:val="006B0F35"/>
    <w:rsid w:val="006B1ADE"/>
    <w:rsid w:val="006B3B98"/>
    <w:rsid w:val="006B3D67"/>
    <w:rsid w:val="006B415D"/>
    <w:rsid w:val="006B53C8"/>
    <w:rsid w:val="006B5FBF"/>
    <w:rsid w:val="006B6034"/>
    <w:rsid w:val="006B605B"/>
    <w:rsid w:val="006B77AF"/>
    <w:rsid w:val="006B7DC1"/>
    <w:rsid w:val="006C0AD2"/>
    <w:rsid w:val="006C0ADE"/>
    <w:rsid w:val="006C14FB"/>
    <w:rsid w:val="006C28F8"/>
    <w:rsid w:val="006C4585"/>
    <w:rsid w:val="006C4B90"/>
    <w:rsid w:val="006C6C7F"/>
    <w:rsid w:val="006C745E"/>
    <w:rsid w:val="006D08F6"/>
    <w:rsid w:val="006D0AFB"/>
    <w:rsid w:val="006D27A0"/>
    <w:rsid w:val="006D310A"/>
    <w:rsid w:val="006D31BC"/>
    <w:rsid w:val="006D355B"/>
    <w:rsid w:val="006D42C5"/>
    <w:rsid w:val="006D5677"/>
    <w:rsid w:val="006D63BE"/>
    <w:rsid w:val="006D70E2"/>
    <w:rsid w:val="006D79ED"/>
    <w:rsid w:val="006E104D"/>
    <w:rsid w:val="006E1CD4"/>
    <w:rsid w:val="006E2F70"/>
    <w:rsid w:val="006E3218"/>
    <w:rsid w:val="006E3713"/>
    <w:rsid w:val="006E3735"/>
    <w:rsid w:val="006E5A08"/>
    <w:rsid w:val="006E5CD0"/>
    <w:rsid w:val="006E69C0"/>
    <w:rsid w:val="006E6D06"/>
    <w:rsid w:val="006E6ED1"/>
    <w:rsid w:val="006E7E89"/>
    <w:rsid w:val="006F2A58"/>
    <w:rsid w:val="006F2C35"/>
    <w:rsid w:val="006F3037"/>
    <w:rsid w:val="006F31D9"/>
    <w:rsid w:val="006F703F"/>
    <w:rsid w:val="006F74C2"/>
    <w:rsid w:val="006F7777"/>
    <w:rsid w:val="007019E0"/>
    <w:rsid w:val="00701B06"/>
    <w:rsid w:val="007020B6"/>
    <w:rsid w:val="007022B1"/>
    <w:rsid w:val="007028B5"/>
    <w:rsid w:val="007032C3"/>
    <w:rsid w:val="00703747"/>
    <w:rsid w:val="00703AEA"/>
    <w:rsid w:val="00703D92"/>
    <w:rsid w:val="00704079"/>
    <w:rsid w:val="00705D71"/>
    <w:rsid w:val="007060AF"/>
    <w:rsid w:val="007062EE"/>
    <w:rsid w:val="007064D6"/>
    <w:rsid w:val="0070679D"/>
    <w:rsid w:val="00706F26"/>
    <w:rsid w:val="00707036"/>
    <w:rsid w:val="00712094"/>
    <w:rsid w:val="007144F7"/>
    <w:rsid w:val="00714853"/>
    <w:rsid w:val="00714FC8"/>
    <w:rsid w:val="00715CD2"/>
    <w:rsid w:val="007163E0"/>
    <w:rsid w:val="00717E3E"/>
    <w:rsid w:val="00720365"/>
    <w:rsid w:val="0072207A"/>
    <w:rsid w:val="00722301"/>
    <w:rsid w:val="007249A3"/>
    <w:rsid w:val="0072503F"/>
    <w:rsid w:val="00726234"/>
    <w:rsid w:val="007300D9"/>
    <w:rsid w:val="00730404"/>
    <w:rsid w:val="00730C99"/>
    <w:rsid w:val="00731322"/>
    <w:rsid w:val="00732368"/>
    <w:rsid w:val="00732A61"/>
    <w:rsid w:val="00732F6B"/>
    <w:rsid w:val="00733D6B"/>
    <w:rsid w:val="00734280"/>
    <w:rsid w:val="0073435E"/>
    <w:rsid w:val="00734A33"/>
    <w:rsid w:val="00734A49"/>
    <w:rsid w:val="00736EBA"/>
    <w:rsid w:val="00740F49"/>
    <w:rsid w:val="007427B9"/>
    <w:rsid w:val="00744081"/>
    <w:rsid w:val="0074444F"/>
    <w:rsid w:val="00745C38"/>
    <w:rsid w:val="00746E5E"/>
    <w:rsid w:val="00747873"/>
    <w:rsid w:val="007514AD"/>
    <w:rsid w:val="00751604"/>
    <w:rsid w:val="0075166B"/>
    <w:rsid w:val="007522A4"/>
    <w:rsid w:val="007523D9"/>
    <w:rsid w:val="00752D9D"/>
    <w:rsid w:val="00753E4A"/>
    <w:rsid w:val="00753E58"/>
    <w:rsid w:val="00754EC9"/>
    <w:rsid w:val="00754F37"/>
    <w:rsid w:val="00757133"/>
    <w:rsid w:val="00757810"/>
    <w:rsid w:val="007606D4"/>
    <w:rsid w:val="007618EE"/>
    <w:rsid w:val="00761A1C"/>
    <w:rsid w:val="007620E7"/>
    <w:rsid w:val="00763D68"/>
    <w:rsid w:val="00763E43"/>
    <w:rsid w:val="00764BA7"/>
    <w:rsid w:val="00765522"/>
    <w:rsid w:val="00765625"/>
    <w:rsid w:val="00765837"/>
    <w:rsid w:val="00765B0A"/>
    <w:rsid w:val="0076639D"/>
    <w:rsid w:val="00766936"/>
    <w:rsid w:val="00766B87"/>
    <w:rsid w:val="00766DF9"/>
    <w:rsid w:val="007675FC"/>
    <w:rsid w:val="00770302"/>
    <w:rsid w:val="00770553"/>
    <w:rsid w:val="0077089F"/>
    <w:rsid w:val="00771484"/>
    <w:rsid w:val="00776667"/>
    <w:rsid w:val="00777D5E"/>
    <w:rsid w:val="00777F39"/>
    <w:rsid w:val="00780E7B"/>
    <w:rsid w:val="0078216F"/>
    <w:rsid w:val="007824CC"/>
    <w:rsid w:val="00782ACB"/>
    <w:rsid w:val="007833A7"/>
    <w:rsid w:val="007841F8"/>
    <w:rsid w:val="0078695D"/>
    <w:rsid w:val="00792C5F"/>
    <w:rsid w:val="00792E33"/>
    <w:rsid w:val="00797209"/>
    <w:rsid w:val="00797EA1"/>
    <w:rsid w:val="007A088A"/>
    <w:rsid w:val="007A2339"/>
    <w:rsid w:val="007A2C59"/>
    <w:rsid w:val="007A2DC7"/>
    <w:rsid w:val="007A3016"/>
    <w:rsid w:val="007A3460"/>
    <w:rsid w:val="007A34D4"/>
    <w:rsid w:val="007A34DB"/>
    <w:rsid w:val="007A3F25"/>
    <w:rsid w:val="007A4E9A"/>
    <w:rsid w:val="007A5160"/>
    <w:rsid w:val="007A51BF"/>
    <w:rsid w:val="007A5747"/>
    <w:rsid w:val="007A61C1"/>
    <w:rsid w:val="007A65BF"/>
    <w:rsid w:val="007A737C"/>
    <w:rsid w:val="007B1390"/>
    <w:rsid w:val="007B39FF"/>
    <w:rsid w:val="007B3A39"/>
    <w:rsid w:val="007B453B"/>
    <w:rsid w:val="007B4E05"/>
    <w:rsid w:val="007B5514"/>
    <w:rsid w:val="007B6284"/>
    <w:rsid w:val="007B62A6"/>
    <w:rsid w:val="007B66F1"/>
    <w:rsid w:val="007B6860"/>
    <w:rsid w:val="007B70F7"/>
    <w:rsid w:val="007C003F"/>
    <w:rsid w:val="007C05B7"/>
    <w:rsid w:val="007C0FAC"/>
    <w:rsid w:val="007C2D4A"/>
    <w:rsid w:val="007C3B72"/>
    <w:rsid w:val="007C4601"/>
    <w:rsid w:val="007C4829"/>
    <w:rsid w:val="007C5E2E"/>
    <w:rsid w:val="007C5E86"/>
    <w:rsid w:val="007C6AE3"/>
    <w:rsid w:val="007C75D1"/>
    <w:rsid w:val="007C7C78"/>
    <w:rsid w:val="007D04EA"/>
    <w:rsid w:val="007D0573"/>
    <w:rsid w:val="007D06E2"/>
    <w:rsid w:val="007D0C37"/>
    <w:rsid w:val="007D0CB4"/>
    <w:rsid w:val="007D135D"/>
    <w:rsid w:val="007D24C0"/>
    <w:rsid w:val="007D2AD1"/>
    <w:rsid w:val="007D2DB8"/>
    <w:rsid w:val="007D3F1E"/>
    <w:rsid w:val="007D52AE"/>
    <w:rsid w:val="007D565B"/>
    <w:rsid w:val="007D5A4C"/>
    <w:rsid w:val="007D5FA9"/>
    <w:rsid w:val="007D64A6"/>
    <w:rsid w:val="007D67EE"/>
    <w:rsid w:val="007D70E3"/>
    <w:rsid w:val="007D762C"/>
    <w:rsid w:val="007E033A"/>
    <w:rsid w:val="007E0B06"/>
    <w:rsid w:val="007E0D26"/>
    <w:rsid w:val="007E1637"/>
    <w:rsid w:val="007E1834"/>
    <w:rsid w:val="007E33AA"/>
    <w:rsid w:val="007E41C1"/>
    <w:rsid w:val="007E4A4C"/>
    <w:rsid w:val="007E5258"/>
    <w:rsid w:val="007E69E6"/>
    <w:rsid w:val="007E74DD"/>
    <w:rsid w:val="007E795F"/>
    <w:rsid w:val="007E7B74"/>
    <w:rsid w:val="007E7D44"/>
    <w:rsid w:val="007F068C"/>
    <w:rsid w:val="007F089A"/>
    <w:rsid w:val="007F1211"/>
    <w:rsid w:val="007F195D"/>
    <w:rsid w:val="007F241F"/>
    <w:rsid w:val="007F307E"/>
    <w:rsid w:val="007F3A81"/>
    <w:rsid w:val="007F3DD6"/>
    <w:rsid w:val="007F709D"/>
    <w:rsid w:val="008000C6"/>
    <w:rsid w:val="00800EB2"/>
    <w:rsid w:val="00801E35"/>
    <w:rsid w:val="0080282F"/>
    <w:rsid w:val="00802E4F"/>
    <w:rsid w:val="0080305F"/>
    <w:rsid w:val="008033FE"/>
    <w:rsid w:val="008035D1"/>
    <w:rsid w:val="00804109"/>
    <w:rsid w:val="00804645"/>
    <w:rsid w:val="00804860"/>
    <w:rsid w:val="00804FEC"/>
    <w:rsid w:val="008050C3"/>
    <w:rsid w:val="0080593E"/>
    <w:rsid w:val="00805DB4"/>
    <w:rsid w:val="00805F54"/>
    <w:rsid w:val="008065AA"/>
    <w:rsid w:val="00807807"/>
    <w:rsid w:val="00810A6B"/>
    <w:rsid w:val="00810EF8"/>
    <w:rsid w:val="00811D36"/>
    <w:rsid w:val="00812E01"/>
    <w:rsid w:val="00820D02"/>
    <w:rsid w:val="00821C97"/>
    <w:rsid w:val="008226CE"/>
    <w:rsid w:val="00822DA3"/>
    <w:rsid w:val="00823187"/>
    <w:rsid w:val="00823887"/>
    <w:rsid w:val="00824F58"/>
    <w:rsid w:val="00826B11"/>
    <w:rsid w:val="008273A6"/>
    <w:rsid w:val="0083072E"/>
    <w:rsid w:val="00830EFD"/>
    <w:rsid w:val="00831148"/>
    <w:rsid w:val="008325D5"/>
    <w:rsid w:val="00832EF2"/>
    <w:rsid w:val="00833294"/>
    <w:rsid w:val="00833474"/>
    <w:rsid w:val="00834182"/>
    <w:rsid w:val="008345AC"/>
    <w:rsid w:val="008345D5"/>
    <w:rsid w:val="00835387"/>
    <w:rsid w:val="0083544F"/>
    <w:rsid w:val="008354A7"/>
    <w:rsid w:val="00836091"/>
    <w:rsid w:val="00840DCA"/>
    <w:rsid w:val="00842E74"/>
    <w:rsid w:val="00842F07"/>
    <w:rsid w:val="00843541"/>
    <w:rsid w:val="00845025"/>
    <w:rsid w:val="008463B2"/>
    <w:rsid w:val="008469B3"/>
    <w:rsid w:val="008470D0"/>
    <w:rsid w:val="00847238"/>
    <w:rsid w:val="0084761C"/>
    <w:rsid w:val="0085040B"/>
    <w:rsid w:val="00850AA7"/>
    <w:rsid w:val="00850ACA"/>
    <w:rsid w:val="00851280"/>
    <w:rsid w:val="00851AF5"/>
    <w:rsid w:val="008520F4"/>
    <w:rsid w:val="00852D07"/>
    <w:rsid w:val="00853661"/>
    <w:rsid w:val="00854369"/>
    <w:rsid w:val="00854EDD"/>
    <w:rsid w:val="00855285"/>
    <w:rsid w:val="0085724B"/>
    <w:rsid w:val="008573C5"/>
    <w:rsid w:val="00857B26"/>
    <w:rsid w:val="00857F1A"/>
    <w:rsid w:val="00857F2E"/>
    <w:rsid w:val="0086026E"/>
    <w:rsid w:val="008614E8"/>
    <w:rsid w:val="008636B7"/>
    <w:rsid w:val="008636E9"/>
    <w:rsid w:val="00863BC4"/>
    <w:rsid w:val="00863D40"/>
    <w:rsid w:val="00865800"/>
    <w:rsid w:val="00870A4A"/>
    <w:rsid w:val="00873135"/>
    <w:rsid w:val="00874E96"/>
    <w:rsid w:val="00875291"/>
    <w:rsid w:val="008765ED"/>
    <w:rsid w:val="00880396"/>
    <w:rsid w:val="008808C9"/>
    <w:rsid w:val="00880A2C"/>
    <w:rsid w:val="00881721"/>
    <w:rsid w:val="008820D2"/>
    <w:rsid w:val="008821C2"/>
    <w:rsid w:val="008830BC"/>
    <w:rsid w:val="008838F4"/>
    <w:rsid w:val="00883C1B"/>
    <w:rsid w:val="008851DC"/>
    <w:rsid w:val="008855F3"/>
    <w:rsid w:val="00886692"/>
    <w:rsid w:val="008906C5"/>
    <w:rsid w:val="008916C8"/>
    <w:rsid w:val="008918DC"/>
    <w:rsid w:val="00892977"/>
    <w:rsid w:val="00892E4C"/>
    <w:rsid w:val="008930DE"/>
    <w:rsid w:val="008932AC"/>
    <w:rsid w:val="008939F3"/>
    <w:rsid w:val="008940E6"/>
    <w:rsid w:val="008956CD"/>
    <w:rsid w:val="00895C4E"/>
    <w:rsid w:val="00895EAF"/>
    <w:rsid w:val="0089610A"/>
    <w:rsid w:val="008A0379"/>
    <w:rsid w:val="008A0563"/>
    <w:rsid w:val="008A0FD9"/>
    <w:rsid w:val="008A24C6"/>
    <w:rsid w:val="008A48A8"/>
    <w:rsid w:val="008A5215"/>
    <w:rsid w:val="008A6CAA"/>
    <w:rsid w:val="008B14D9"/>
    <w:rsid w:val="008B2684"/>
    <w:rsid w:val="008B2F0E"/>
    <w:rsid w:val="008B3975"/>
    <w:rsid w:val="008B4000"/>
    <w:rsid w:val="008B5C19"/>
    <w:rsid w:val="008B6208"/>
    <w:rsid w:val="008B7453"/>
    <w:rsid w:val="008B75E6"/>
    <w:rsid w:val="008B7A61"/>
    <w:rsid w:val="008C11D9"/>
    <w:rsid w:val="008C11DF"/>
    <w:rsid w:val="008C18E0"/>
    <w:rsid w:val="008C1C03"/>
    <w:rsid w:val="008C1E3B"/>
    <w:rsid w:val="008C2119"/>
    <w:rsid w:val="008C2298"/>
    <w:rsid w:val="008C32FD"/>
    <w:rsid w:val="008C3EFF"/>
    <w:rsid w:val="008C5627"/>
    <w:rsid w:val="008C58A5"/>
    <w:rsid w:val="008C5D46"/>
    <w:rsid w:val="008C627D"/>
    <w:rsid w:val="008C6A7D"/>
    <w:rsid w:val="008D03FC"/>
    <w:rsid w:val="008D077C"/>
    <w:rsid w:val="008D0A23"/>
    <w:rsid w:val="008D0F89"/>
    <w:rsid w:val="008D239A"/>
    <w:rsid w:val="008D2898"/>
    <w:rsid w:val="008D2A13"/>
    <w:rsid w:val="008D429D"/>
    <w:rsid w:val="008D4852"/>
    <w:rsid w:val="008D4EC6"/>
    <w:rsid w:val="008D51E8"/>
    <w:rsid w:val="008D643F"/>
    <w:rsid w:val="008D6ECF"/>
    <w:rsid w:val="008D7DA5"/>
    <w:rsid w:val="008E192C"/>
    <w:rsid w:val="008E24BB"/>
    <w:rsid w:val="008E3083"/>
    <w:rsid w:val="008E3359"/>
    <w:rsid w:val="008E3483"/>
    <w:rsid w:val="008E40BD"/>
    <w:rsid w:val="008E4436"/>
    <w:rsid w:val="008E4633"/>
    <w:rsid w:val="008E47CB"/>
    <w:rsid w:val="008E5457"/>
    <w:rsid w:val="008E5AEB"/>
    <w:rsid w:val="008E5D44"/>
    <w:rsid w:val="008E66F4"/>
    <w:rsid w:val="008E70E0"/>
    <w:rsid w:val="008E7771"/>
    <w:rsid w:val="008F05E5"/>
    <w:rsid w:val="008F1461"/>
    <w:rsid w:val="008F1628"/>
    <w:rsid w:val="008F17EB"/>
    <w:rsid w:val="008F1DD8"/>
    <w:rsid w:val="008F3796"/>
    <w:rsid w:val="008F3E49"/>
    <w:rsid w:val="008F5CC1"/>
    <w:rsid w:val="008F75C5"/>
    <w:rsid w:val="00900FCF"/>
    <w:rsid w:val="00901E64"/>
    <w:rsid w:val="0090221A"/>
    <w:rsid w:val="0090452D"/>
    <w:rsid w:val="00904D63"/>
    <w:rsid w:val="009054AC"/>
    <w:rsid w:val="00905A5F"/>
    <w:rsid w:val="00905A62"/>
    <w:rsid w:val="00905D1C"/>
    <w:rsid w:val="009074A1"/>
    <w:rsid w:val="00911002"/>
    <w:rsid w:val="009118D0"/>
    <w:rsid w:val="009125E9"/>
    <w:rsid w:val="00912813"/>
    <w:rsid w:val="0091327B"/>
    <w:rsid w:val="0091380D"/>
    <w:rsid w:val="00913F9F"/>
    <w:rsid w:val="00915ECD"/>
    <w:rsid w:val="009164C0"/>
    <w:rsid w:val="00916E89"/>
    <w:rsid w:val="00916F46"/>
    <w:rsid w:val="00917713"/>
    <w:rsid w:val="00920192"/>
    <w:rsid w:val="0092357F"/>
    <w:rsid w:val="00924E8B"/>
    <w:rsid w:val="0092515D"/>
    <w:rsid w:val="009254AD"/>
    <w:rsid w:val="00925675"/>
    <w:rsid w:val="00925DD7"/>
    <w:rsid w:val="009267D9"/>
    <w:rsid w:val="00927FC0"/>
    <w:rsid w:val="009303D2"/>
    <w:rsid w:val="00930C38"/>
    <w:rsid w:val="00930C6C"/>
    <w:rsid w:val="0093189D"/>
    <w:rsid w:val="00935F3F"/>
    <w:rsid w:val="00936BDF"/>
    <w:rsid w:val="009375E2"/>
    <w:rsid w:val="00940557"/>
    <w:rsid w:val="009419B3"/>
    <w:rsid w:val="009458BB"/>
    <w:rsid w:val="0094610A"/>
    <w:rsid w:val="00946E17"/>
    <w:rsid w:val="009470D4"/>
    <w:rsid w:val="00947C11"/>
    <w:rsid w:val="00947D46"/>
    <w:rsid w:val="00950A8E"/>
    <w:rsid w:val="00951029"/>
    <w:rsid w:val="00951E05"/>
    <w:rsid w:val="00953768"/>
    <w:rsid w:val="0095445B"/>
    <w:rsid w:val="00954EDC"/>
    <w:rsid w:val="00955C68"/>
    <w:rsid w:val="0095694E"/>
    <w:rsid w:val="00956C5E"/>
    <w:rsid w:val="009601DA"/>
    <w:rsid w:val="009609A5"/>
    <w:rsid w:val="00962466"/>
    <w:rsid w:val="00962540"/>
    <w:rsid w:val="00963D84"/>
    <w:rsid w:val="00963DA8"/>
    <w:rsid w:val="00964A1A"/>
    <w:rsid w:val="00965852"/>
    <w:rsid w:val="0096692A"/>
    <w:rsid w:val="00966B30"/>
    <w:rsid w:val="00970FD1"/>
    <w:rsid w:val="00971E68"/>
    <w:rsid w:val="00972DFE"/>
    <w:rsid w:val="0097300F"/>
    <w:rsid w:val="00973ADB"/>
    <w:rsid w:val="0097729C"/>
    <w:rsid w:val="00977877"/>
    <w:rsid w:val="0098027D"/>
    <w:rsid w:val="00980452"/>
    <w:rsid w:val="00980840"/>
    <w:rsid w:val="00981C2D"/>
    <w:rsid w:val="00981C5A"/>
    <w:rsid w:val="0098238F"/>
    <w:rsid w:val="00984BC4"/>
    <w:rsid w:val="00984C45"/>
    <w:rsid w:val="009855B5"/>
    <w:rsid w:val="0098575A"/>
    <w:rsid w:val="00985FA1"/>
    <w:rsid w:val="00986769"/>
    <w:rsid w:val="00987094"/>
    <w:rsid w:val="0098729B"/>
    <w:rsid w:val="0098729D"/>
    <w:rsid w:val="00987A91"/>
    <w:rsid w:val="00987E50"/>
    <w:rsid w:val="0099033F"/>
    <w:rsid w:val="00990538"/>
    <w:rsid w:val="00991445"/>
    <w:rsid w:val="0099262D"/>
    <w:rsid w:val="009948B3"/>
    <w:rsid w:val="0099598F"/>
    <w:rsid w:val="00996551"/>
    <w:rsid w:val="00997084"/>
    <w:rsid w:val="009A0378"/>
    <w:rsid w:val="009A0E42"/>
    <w:rsid w:val="009A1996"/>
    <w:rsid w:val="009A1BAA"/>
    <w:rsid w:val="009A20E4"/>
    <w:rsid w:val="009A22E7"/>
    <w:rsid w:val="009A23E0"/>
    <w:rsid w:val="009A3BF9"/>
    <w:rsid w:val="009A43AC"/>
    <w:rsid w:val="009A4637"/>
    <w:rsid w:val="009A4A0D"/>
    <w:rsid w:val="009A5134"/>
    <w:rsid w:val="009A575E"/>
    <w:rsid w:val="009B0F50"/>
    <w:rsid w:val="009B204F"/>
    <w:rsid w:val="009B6477"/>
    <w:rsid w:val="009B6629"/>
    <w:rsid w:val="009B734D"/>
    <w:rsid w:val="009C064E"/>
    <w:rsid w:val="009C06FE"/>
    <w:rsid w:val="009C2654"/>
    <w:rsid w:val="009C2C19"/>
    <w:rsid w:val="009C377B"/>
    <w:rsid w:val="009C53E3"/>
    <w:rsid w:val="009C720A"/>
    <w:rsid w:val="009D16E4"/>
    <w:rsid w:val="009D2500"/>
    <w:rsid w:val="009D5152"/>
    <w:rsid w:val="009D672A"/>
    <w:rsid w:val="009D7091"/>
    <w:rsid w:val="009D7FE3"/>
    <w:rsid w:val="009E0CEC"/>
    <w:rsid w:val="009E1706"/>
    <w:rsid w:val="009E2054"/>
    <w:rsid w:val="009E371C"/>
    <w:rsid w:val="009E3BED"/>
    <w:rsid w:val="009E5F75"/>
    <w:rsid w:val="009E64A8"/>
    <w:rsid w:val="009F0073"/>
    <w:rsid w:val="009F0AD9"/>
    <w:rsid w:val="009F12B7"/>
    <w:rsid w:val="009F1614"/>
    <w:rsid w:val="009F237C"/>
    <w:rsid w:val="009F30D1"/>
    <w:rsid w:val="009F41FD"/>
    <w:rsid w:val="009F4871"/>
    <w:rsid w:val="009F4C7C"/>
    <w:rsid w:val="009F554C"/>
    <w:rsid w:val="00A005A8"/>
    <w:rsid w:val="00A01155"/>
    <w:rsid w:val="00A01469"/>
    <w:rsid w:val="00A015FC"/>
    <w:rsid w:val="00A018D2"/>
    <w:rsid w:val="00A01A62"/>
    <w:rsid w:val="00A024A0"/>
    <w:rsid w:val="00A02B85"/>
    <w:rsid w:val="00A02F67"/>
    <w:rsid w:val="00A02FE9"/>
    <w:rsid w:val="00A037F1"/>
    <w:rsid w:val="00A03910"/>
    <w:rsid w:val="00A04E1C"/>
    <w:rsid w:val="00A07A84"/>
    <w:rsid w:val="00A07EEC"/>
    <w:rsid w:val="00A10348"/>
    <w:rsid w:val="00A12D04"/>
    <w:rsid w:val="00A13DFE"/>
    <w:rsid w:val="00A13F8C"/>
    <w:rsid w:val="00A15CFA"/>
    <w:rsid w:val="00A165FA"/>
    <w:rsid w:val="00A168C9"/>
    <w:rsid w:val="00A16D6C"/>
    <w:rsid w:val="00A178AC"/>
    <w:rsid w:val="00A22C00"/>
    <w:rsid w:val="00A23684"/>
    <w:rsid w:val="00A23BA3"/>
    <w:rsid w:val="00A245AA"/>
    <w:rsid w:val="00A26C20"/>
    <w:rsid w:val="00A277FE"/>
    <w:rsid w:val="00A303F3"/>
    <w:rsid w:val="00A30712"/>
    <w:rsid w:val="00A30D7B"/>
    <w:rsid w:val="00A3381F"/>
    <w:rsid w:val="00A33E0B"/>
    <w:rsid w:val="00A34931"/>
    <w:rsid w:val="00A36149"/>
    <w:rsid w:val="00A371E2"/>
    <w:rsid w:val="00A37348"/>
    <w:rsid w:val="00A373CC"/>
    <w:rsid w:val="00A3787F"/>
    <w:rsid w:val="00A41501"/>
    <w:rsid w:val="00A4178B"/>
    <w:rsid w:val="00A4183E"/>
    <w:rsid w:val="00A43EC3"/>
    <w:rsid w:val="00A4464C"/>
    <w:rsid w:val="00A447F3"/>
    <w:rsid w:val="00A45BFD"/>
    <w:rsid w:val="00A468DD"/>
    <w:rsid w:val="00A4710C"/>
    <w:rsid w:val="00A47684"/>
    <w:rsid w:val="00A5170C"/>
    <w:rsid w:val="00A524CD"/>
    <w:rsid w:val="00A530B6"/>
    <w:rsid w:val="00A53CD0"/>
    <w:rsid w:val="00A5411F"/>
    <w:rsid w:val="00A541EB"/>
    <w:rsid w:val="00A54308"/>
    <w:rsid w:val="00A555B9"/>
    <w:rsid w:val="00A55F34"/>
    <w:rsid w:val="00A56481"/>
    <w:rsid w:val="00A5700A"/>
    <w:rsid w:val="00A57AF6"/>
    <w:rsid w:val="00A601EF"/>
    <w:rsid w:val="00A61570"/>
    <w:rsid w:val="00A61D5C"/>
    <w:rsid w:val="00A6251E"/>
    <w:rsid w:val="00A62B1E"/>
    <w:rsid w:val="00A64715"/>
    <w:rsid w:val="00A662C5"/>
    <w:rsid w:val="00A67336"/>
    <w:rsid w:val="00A673A6"/>
    <w:rsid w:val="00A7037B"/>
    <w:rsid w:val="00A70E69"/>
    <w:rsid w:val="00A7130B"/>
    <w:rsid w:val="00A71541"/>
    <w:rsid w:val="00A72949"/>
    <w:rsid w:val="00A72D30"/>
    <w:rsid w:val="00A762A6"/>
    <w:rsid w:val="00A768C7"/>
    <w:rsid w:val="00A77885"/>
    <w:rsid w:val="00A77A9C"/>
    <w:rsid w:val="00A800DA"/>
    <w:rsid w:val="00A80127"/>
    <w:rsid w:val="00A805F1"/>
    <w:rsid w:val="00A80C4E"/>
    <w:rsid w:val="00A815DD"/>
    <w:rsid w:val="00A81F85"/>
    <w:rsid w:val="00A82623"/>
    <w:rsid w:val="00A82D78"/>
    <w:rsid w:val="00A83439"/>
    <w:rsid w:val="00A83A32"/>
    <w:rsid w:val="00A84B63"/>
    <w:rsid w:val="00A854E3"/>
    <w:rsid w:val="00A85D9E"/>
    <w:rsid w:val="00A860F1"/>
    <w:rsid w:val="00A86BA8"/>
    <w:rsid w:val="00A87C1C"/>
    <w:rsid w:val="00A922F5"/>
    <w:rsid w:val="00A92C43"/>
    <w:rsid w:val="00A93ED2"/>
    <w:rsid w:val="00A94600"/>
    <w:rsid w:val="00A949EB"/>
    <w:rsid w:val="00A955B9"/>
    <w:rsid w:val="00AA0221"/>
    <w:rsid w:val="00AA2538"/>
    <w:rsid w:val="00AA3CBF"/>
    <w:rsid w:val="00AA4693"/>
    <w:rsid w:val="00AA52E6"/>
    <w:rsid w:val="00AA58CB"/>
    <w:rsid w:val="00AA5C93"/>
    <w:rsid w:val="00AA6EA6"/>
    <w:rsid w:val="00AA7625"/>
    <w:rsid w:val="00AA7E62"/>
    <w:rsid w:val="00AB0267"/>
    <w:rsid w:val="00AB03CA"/>
    <w:rsid w:val="00AB14B0"/>
    <w:rsid w:val="00AB164C"/>
    <w:rsid w:val="00AB1803"/>
    <w:rsid w:val="00AB2BB8"/>
    <w:rsid w:val="00AB3073"/>
    <w:rsid w:val="00AB3B15"/>
    <w:rsid w:val="00AB41DA"/>
    <w:rsid w:val="00AB564B"/>
    <w:rsid w:val="00AB6C86"/>
    <w:rsid w:val="00AB7199"/>
    <w:rsid w:val="00AB7754"/>
    <w:rsid w:val="00AC1083"/>
    <w:rsid w:val="00AC2D26"/>
    <w:rsid w:val="00AC3454"/>
    <w:rsid w:val="00AC368F"/>
    <w:rsid w:val="00AC5398"/>
    <w:rsid w:val="00AC5E25"/>
    <w:rsid w:val="00AC5FBB"/>
    <w:rsid w:val="00AC7AD3"/>
    <w:rsid w:val="00AD0113"/>
    <w:rsid w:val="00AD07DF"/>
    <w:rsid w:val="00AD0BEF"/>
    <w:rsid w:val="00AD11ED"/>
    <w:rsid w:val="00AD2FDB"/>
    <w:rsid w:val="00AD3EC8"/>
    <w:rsid w:val="00AD4D6E"/>
    <w:rsid w:val="00AD6159"/>
    <w:rsid w:val="00AD7292"/>
    <w:rsid w:val="00AE01A8"/>
    <w:rsid w:val="00AE070A"/>
    <w:rsid w:val="00AE2FA9"/>
    <w:rsid w:val="00AE3A74"/>
    <w:rsid w:val="00AE4032"/>
    <w:rsid w:val="00AE406C"/>
    <w:rsid w:val="00AE41EA"/>
    <w:rsid w:val="00AE5D3B"/>
    <w:rsid w:val="00AE60D5"/>
    <w:rsid w:val="00AE6124"/>
    <w:rsid w:val="00AE67E3"/>
    <w:rsid w:val="00AE70CE"/>
    <w:rsid w:val="00AF0C80"/>
    <w:rsid w:val="00AF1730"/>
    <w:rsid w:val="00AF1B89"/>
    <w:rsid w:val="00AF2B33"/>
    <w:rsid w:val="00AF4679"/>
    <w:rsid w:val="00AF5EBF"/>
    <w:rsid w:val="00B00723"/>
    <w:rsid w:val="00B01BE2"/>
    <w:rsid w:val="00B01C2E"/>
    <w:rsid w:val="00B01CF6"/>
    <w:rsid w:val="00B0231D"/>
    <w:rsid w:val="00B0261D"/>
    <w:rsid w:val="00B02A5D"/>
    <w:rsid w:val="00B02C23"/>
    <w:rsid w:val="00B03E51"/>
    <w:rsid w:val="00B03EE6"/>
    <w:rsid w:val="00B04DEF"/>
    <w:rsid w:val="00B068B8"/>
    <w:rsid w:val="00B10CA7"/>
    <w:rsid w:val="00B117BA"/>
    <w:rsid w:val="00B11A48"/>
    <w:rsid w:val="00B145D5"/>
    <w:rsid w:val="00B15B39"/>
    <w:rsid w:val="00B204A5"/>
    <w:rsid w:val="00B21880"/>
    <w:rsid w:val="00B21E50"/>
    <w:rsid w:val="00B2226D"/>
    <w:rsid w:val="00B22A70"/>
    <w:rsid w:val="00B22BB3"/>
    <w:rsid w:val="00B235F7"/>
    <w:rsid w:val="00B23A4E"/>
    <w:rsid w:val="00B25694"/>
    <w:rsid w:val="00B26BC0"/>
    <w:rsid w:val="00B26E96"/>
    <w:rsid w:val="00B276C2"/>
    <w:rsid w:val="00B277CF"/>
    <w:rsid w:val="00B27E5B"/>
    <w:rsid w:val="00B27FF4"/>
    <w:rsid w:val="00B30C72"/>
    <w:rsid w:val="00B314F9"/>
    <w:rsid w:val="00B316DE"/>
    <w:rsid w:val="00B3245E"/>
    <w:rsid w:val="00B32E0F"/>
    <w:rsid w:val="00B3362F"/>
    <w:rsid w:val="00B338DC"/>
    <w:rsid w:val="00B35CBF"/>
    <w:rsid w:val="00B36797"/>
    <w:rsid w:val="00B36F44"/>
    <w:rsid w:val="00B401AE"/>
    <w:rsid w:val="00B41452"/>
    <w:rsid w:val="00B414AB"/>
    <w:rsid w:val="00B43011"/>
    <w:rsid w:val="00B43436"/>
    <w:rsid w:val="00B44764"/>
    <w:rsid w:val="00B45586"/>
    <w:rsid w:val="00B45FAE"/>
    <w:rsid w:val="00B478E3"/>
    <w:rsid w:val="00B50022"/>
    <w:rsid w:val="00B50918"/>
    <w:rsid w:val="00B53D51"/>
    <w:rsid w:val="00B540CB"/>
    <w:rsid w:val="00B54775"/>
    <w:rsid w:val="00B560ED"/>
    <w:rsid w:val="00B614C1"/>
    <w:rsid w:val="00B622B8"/>
    <w:rsid w:val="00B63545"/>
    <w:rsid w:val="00B63633"/>
    <w:rsid w:val="00B6498C"/>
    <w:rsid w:val="00B6503A"/>
    <w:rsid w:val="00B6563C"/>
    <w:rsid w:val="00B661BB"/>
    <w:rsid w:val="00B669A8"/>
    <w:rsid w:val="00B71D98"/>
    <w:rsid w:val="00B721FB"/>
    <w:rsid w:val="00B72756"/>
    <w:rsid w:val="00B73B2A"/>
    <w:rsid w:val="00B73CD1"/>
    <w:rsid w:val="00B75DF5"/>
    <w:rsid w:val="00B7656E"/>
    <w:rsid w:val="00B80894"/>
    <w:rsid w:val="00B82046"/>
    <w:rsid w:val="00B82EB8"/>
    <w:rsid w:val="00B84F9D"/>
    <w:rsid w:val="00B853EA"/>
    <w:rsid w:val="00B8636E"/>
    <w:rsid w:val="00B86602"/>
    <w:rsid w:val="00B8728C"/>
    <w:rsid w:val="00B873D0"/>
    <w:rsid w:val="00B87459"/>
    <w:rsid w:val="00B90FDE"/>
    <w:rsid w:val="00B94281"/>
    <w:rsid w:val="00B955EE"/>
    <w:rsid w:val="00B96F3E"/>
    <w:rsid w:val="00B97319"/>
    <w:rsid w:val="00B97477"/>
    <w:rsid w:val="00B9747C"/>
    <w:rsid w:val="00B97CDD"/>
    <w:rsid w:val="00BA11C3"/>
    <w:rsid w:val="00BA18C1"/>
    <w:rsid w:val="00BA25F7"/>
    <w:rsid w:val="00BA27BF"/>
    <w:rsid w:val="00BA4722"/>
    <w:rsid w:val="00BA66DE"/>
    <w:rsid w:val="00BA6A3D"/>
    <w:rsid w:val="00BA70C2"/>
    <w:rsid w:val="00BA738D"/>
    <w:rsid w:val="00BA7417"/>
    <w:rsid w:val="00BA7FEB"/>
    <w:rsid w:val="00BB0938"/>
    <w:rsid w:val="00BB137D"/>
    <w:rsid w:val="00BB338B"/>
    <w:rsid w:val="00BB4769"/>
    <w:rsid w:val="00BB4C02"/>
    <w:rsid w:val="00BB5A18"/>
    <w:rsid w:val="00BB5ECD"/>
    <w:rsid w:val="00BB749F"/>
    <w:rsid w:val="00BB758E"/>
    <w:rsid w:val="00BC03B0"/>
    <w:rsid w:val="00BC0894"/>
    <w:rsid w:val="00BC14A3"/>
    <w:rsid w:val="00BC190B"/>
    <w:rsid w:val="00BC2E58"/>
    <w:rsid w:val="00BC3428"/>
    <w:rsid w:val="00BC721D"/>
    <w:rsid w:val="00BD04DE"/>
    <w:rsid w:val="00BD4307"/>
    <w:rsid w:val="00BD7706"/>
    <w:rsid w:val="00BD7EA0"/>
    <w:rsid w:val="00BE0084"/>
    <w:rsid w:val="00BE08BC"/>
    <w:rsid w:val="00BE2942"/>
    <w:rsid w:val="00BE4129"/>
    <w:rsid w:val="00BE657A"/>
    <w:rsid w:val="00BF0B43"/>
    <w:rsid w:val="00BF149C"/>
    <w:rsid w:val="00BF23C2"/>
    <w:rsid w:val="00BF580C"/>
    <w:rsid w:val="00BF5BF6"/>
    <w:rsid w:val="00BF67F9"/>
    <w:rsid w:val="00BF6B1F"/>
    <w:rsid w:val="00BF708D"/>
    <w:rsid w:val="00C01018"/>
    <w:rsid w:val="00C01436"/>
    <w:rsid w:val="00C019F3"/>
    <w:rsid w:val="00C028F2"/>
    <w:rsid w:val="00C02F54"/>
    <w:rsid w:val="00C03360"/>
    <w:rsid w:val="00C038AF"/>
    <w:rsid w:val="00C04300"/>
    <w:rsid w:val="00C05215"/>
    <w:rsid w:val="00C05407"/>
    <w:rsid w:val="00C05B68"/>
    <w:rsid w:val="00C05EB7"/>
    <w:rsid w:val="00C075F6"/>
    <w:rsid w:val="00C07A17"/>
    <w:rsid w:val="00C07DA9"/>
    <w:rsid w:val="00C07E38"/>
    <w:rsid w:val="00C10B66"/>
    <w:rsid w:val="00C110BD"/>
    <w:rsid w:val="00C11DB2"/>
    <w:rsid w:val="00C13705"/>
    <w:rsid w:val="00C13CDA"/>
    <w:rsid w:val="00C14470"/>
    <w:rsid w:val="00C14EF2"/>
    <w:rsid w:val="00C16B7A"/>
    <w:rsid w:val="00C17F45"/>
    <w:rsid w:val="00C2096C"/>
    <w:rsid w:val="00C210AC"/>
    <w:rsid w:val="00C21C40"/>
    <w:rsid w:val="00C2214C"/>
    <w:rsid w:val="00C22A45"/>
    <w:rsid w:val="00C23370"/>
    <w:rsid w:val="00C253A9"/>
    <w:rsid w:val="00C261C8"/>
    <w:rsid w:val="00C26B36"/>
    <w:rsid w:val="00C2713E"/>
    <w:rsid w:val="00C27EF5"/>
    <w:rsid w:val="00C317EC"/>
    <w:rsid w:val="00C31F90"/>
    <w:rsid w:val="00C32070"/>
    <w:rsid w:val="00C32C55"/>
    <w:rsid w:val="00C340FD"/>
    <w:rsid w:val="00C347BD"/>
    <w:rsid w:val="00C34CAB"/>
    <w:rsid w:val="00C36128"/>
    <w:rsid w:val="00C42237"/>
    <w:rsid w:val="00C42BB8"/>
    <w:rsid w:val="00C442FC"/>
    <w:rsid w:val="00C44617"/>
    <w:rsid w:val="00C44AD9"/>
    <w:rsid w:val="00C45179"/>
    <w:rsid w:val="00C455D1"/>
    <w:rsid w:val="00C4586B"/>
    <w:rsid w:val="00C46886"/>
    <w:rsid w:val="00C50FA0"/>
    <w:rsid w:val="00C51455"/>
    <w:rsid w:val="00C5170B"/>
    <w:rsid w:val="00C51827"/>
    <w:rsid w:val="00C51B64"/>
    <w:rsid w:val="00C5237A"/>
    <w:rsid w:val="00C52812"/>
    <w:rsid w:val="00C529E2"/>
    <w:rsid w:val="00C53FB5"/>
    <w:rsid w:val="00C54847"/>
    <w:rsid w:val="00C548F6"/>
    <w:rsid w:val="00C5534C"/>
    <w:rsid w:val="00C55632"/>
    <w:rsid w:val="00C55719"/>
    <w:rsid w:val="00C5655A"/>
    <w:rsid w:val="00C56A64"/>
    <w:rsid w:val="00C57293"/>
    <w:rsid w:val="00C57B95"/>
    <w:rsid w:val="00C6026D"/>
    <w:rsid w:val="00C60AB4"/>
    <w:rsid w:val="00C60F1A"/>
    <w:rsid w:val="00C615EF"/>
    <w:rsid w:val="00C63226"/>
    <w:rsid w:val="00C63747"/>
    <w:rsid w:val="00C63E41"/>
    <w:rsid w:val="00C64048"/>
    <w:rsid w:val="00C65987"/>
    <w:rsid w:val="00C66313"/>
    <w:rsid w:val="00C665D5"/>
    <w:rsid w:val="00C702BC"/>
    <w:rsid w:val="00C7141A"/>
    <w:rsid w:val="00C71EBE"/>
    <w:rsid w:val="00C7276F"/>
    <w:rsid w:val="00C731A6"/>
    <w:rsid w:val="00C73A64"/>
    <w:rsid w:val="00C756C0"/>
    <w:rsid w:val="00C7613A"/>
    <w:rsid w:val="00C76B6B"/>
    <w:rsid w:val="00C8160C"/>
    <w:rsid w:val="00C818DF"/>
    <w:rsid w:val="00C82A58"/>
    <w:rsid w:val="00C82C14"/>
    <w:rsid w:val="00C83804"/>
    <w:rsid w:val="00C84438"/>
    <w:rsid w:val="00C846AE"/>
    <w:rsid w:val="00C84C04"/>
    <w:rsid w:val="00C84EF6"/>
    <w:rsid w:val="00C87290"/>
    <w:rsid w:val="00C873B2"/>
    <w:rsid w:val="00C90185"/>
    <w:rsid w:val="00C92056"/>
    <w:rsid w:val="00C92B3C"/>
    <w:rsid w:val="00C93727"/>
    <w:rsid w:val="00C93A8D"/>
    <w:rsid w:val="00C9417E"/>
    <w:rsid w:val="00C94420"/>
    <w:rsid w:val="00C9466C"/>
    <w:rsid w:val="00C947D1"/>
    <w:rsid w:val="00C9511C"/>
    <w:rsid w:val="00C953E2"/>
    <w:rsid w:val="00C959BD"/>
    <w:rsid w:val="00C959D7"/>
    <w:rsid w:val="00C962B0"/>
    <w:rsid w:val="00C96B0A"/>
    <w:rsid w:val="00C97CAD"/>
    <w:rsid w:val="00CA19C6"/>
    <w:rsid w:val="00CA1A1A"/>
    <w:rsid w:val="00CA37E1"/>
    <w:rsid w:val="00CA4CD0"/>
    <w:rsid w:val="00CA5685"/>
    <w:rsid w:val="00CA6295"/>
    <w:rsid w:val="00CA7782"/>
    <w:rsid w:val="00CB0307"/>
    <w:rsid w:val="00CB04B4"/>
    <w:rsid w:val="00CB08B2"/>
    <w:rsid w:val="00CB237F"/>
    <w:rsid w:val="00CB24CC"/>
    <w:rsid w:val="00CB2AD4"/>
    <w:rsid w:val="00CB3D68"/>
    <w:rsid w:val="00CB3F5E"/>
    <w:rsid w:val="00CB4CAA"/>
    <w:rsid w:val="00CB4D55"/>
    <w:rsid w:val="00CB67E2"/>
    <w:rsid w:val="00CB6E16"/>
    <w:rsid w:val="00CB73EB"/>
    <w:rsid w:val="00CB7AFD"/>
    <w:rsid w:val="00CC0035"/>
    <w:rsid w:val="00CC0A9B"/>
    <w:rsid w:val="00CC1337"/>
    <w:rsid w:val="00CC1B12"/>
    <w:rsid w:val="00CC1DEF"/>
    <w:rsid w:val="00CC231D"/>
    <w:rsid w:val="00CC2BA4"/>
    <w:rsid w:val="00CC30C1"/>
    <w:rsid w:val="00CC3434"/>
    <w:rsid w:val="00CC3E39"/>
    <w:rsid w:val="00CC4130"/>
    <w:rsid w:val="00CC47E4"/>
    <w:rsid w:val="00CC4BD4"/>
    <w:rsid w:val="00CC51B6"/>
    <w:rsid w:val="00CC6103"/>
    <w:rsid w:val="00CC6EA3"/>
    <w:rsid w:val="00CC7294"/>
    <w:rsid w:val="00CC7479"/>
    <w:rsid w:val="00CD0084"/>
    <w:rsid w:val="00CD0BD5"/>
    <w:rsid w:val="00CD109D"/>
    <w:rsid w:val="00CD1649"/>
    <w:rsid w:val="00CD1CB9"/>
    <w:rsid w:val="00CD3759"/>
    <w:rsid w:val="00CD392D"/>
    <w:rsid w:val="00CD3BF4"/>
    <w:rsid w:val="00CD5B8C"/>
    <w:rsid w:val="00CD601E"/>
    <w:rsid w:val="00CD6573"/>
    <w:rsid w:val="00CD759D"/>
    <w:rsid w:val="00CD7CDC"/>
    <w:rsid w:val="00CE0589"/>
    <w:rsid w:val="00CE0976"/>
    <w:rsid w:val="00CE1F11"/>
    <w:rsid w:val="00CE2D07"/>
    <w:rsid w:val="00CE3138"/>
    <w:rsid w:val="00CE3539"/>
    <w:rsid w:val="00CE5923"/>
    <w:rsid w:val="00CF07C5"/>
    <w:rsid w:val="00CF1F15"/>
    <w:rsid w:val="00CF20E7"/>
    <w:rsid w:val="00CF3352"/>
    <w:rsid w:val="00CF35DC"/>
    <w:rsid w:val="00CF454F"/>
    <w:rsid w:val="00CF499E"/>
    <w:rsid w:val="00CF5CFC"/>
    <w:rsid w:val="00CF67ED"/>
    <w:rsid w:val="00CF6AD0"/>
    <w:rsid w:val="00CF7B37"/>
    <w:rsid w:val="00D0039C"/>
    <w:rsid w:val="00D006E2"/>
    <w:rsid w:val="00D01358"/>
    <w:rsid w:val="00D041E2"/>
    <w:rsid w:val="00D04844"/>
    <w:rsid w:val="00D04EAA"/>
    <w:rsid w:val="00D05835"/>
    <w:rsid w:val="00D05DF6"/>
    <w:rsid w:val="00D061C0"/>
    <w:rsid w:val="00D06A0C"/>
    <w:rsid w:val="00D06FFA"/>
    <w:rsid w:val="00D07771"/>
    <w:rsid w:val="00D12C09"/>
    <w:rsid w:val="00D13122"/>
    <w:rsid w:val="00D1572B"/>
    <w:rsid w:val="00D15D8B"/>
    <w:rsid w:val="00D16242"/>
    <w:rsid w:val="00D169E3"/>
    <w:rsid w:val="00D16B81"/>
    <w:rsid w:val="00D17126"/>
    <w:rsid w:val="00D1744E"/>
    <w:rsid w:val="00D2036D"/>
    <w:rsid w:val="00D2083B"/>
    <w:rsid w:val="00D213C6"/>
    <w:rsid w:val="00D21D1E"/>
    <w:rsid w:val="00D229AC"/>
    <w:rsid w:val="00D238BE"/>
    <w:rsid w:val="00D25845"/>
    <w:rsid w:val="00D25FC9"/>
    <w:rsid w:val="00D260B1"/>
    <w:rsid w:val="00D27987"/>
    <w:rsid w:val="00D27DB6"/>
    <w:rsid w:val="00D302B3"/>
    <w:rsid w:val="00D3045C"/>
    <w:rsid w:val="00D32594"/>
    <w:rsid w:val="00D32D73"/>
    <w:rsid w:val="00D337A8"/>
    <w:rsid w:val="00D33D53"/>
    <w:rsid w:val="00D35162"/>
    <w:rsid w:val="00D3646B"/>
    <w:rsid w:val="00D37783"/>
    <w:rsid w:val="00D378B6"/>
    <w:rsid w:val="00D40750"/>
    <w:rsid w:val="00D434FA"/>
    <w:rsid w:val="00D439D0"/>
    <w:rsid w:val="00D43EB6"/>
    <w:rsid w:val="00D4462B"/>
    <w:rsid w:val="00D451C8"/>
    <w:rsid w:val="00D4540F"/>
    <w:rsid w:val="00D45C90"/>
    <w:rsid w:val="00D46DC3"/>
    <w:rsid w:val="00D470C8"/>
    <w:rsid w:val="00D470F8"/>
    <w:rsid w:val="00D500C5"/>
    <w:rsid w:val="00D51C19"/>
    <w:rsid w:val="00D5358D"/>
    <w:rsid w:val="00D55291"/>
    <w:rsid w:val="00D55533"/>
    <w:rsid w:val="00D55C9A"/>
    <w:rsid w:val="00D55D63"/>
    <w:rsid w:val="00D5614C"/>
    <w:rsid w:val="00D561B7"/>
    <w:rsid w:val="00D569B8"/>
    <w:rsid w:val="00D574E5"/>
    <w:rsid w:val="00D57BE3"/>
    <w:rsid w:val="00D60514"/>
    <w:rsid w:val="00D60BA3"/>
    <w:rsid w:val="00D60EB2"/>
    <w:rsid w:val="00D619B2"/>
    <w:rsid w:val="00D61F43"/>
    <w:rsid w:val="00D62569"/>
    <w:rsid w:val="00D6278D"/>
    <w:rsid w:val="00D635C6"/>
    <w:rsid w:val="00D65754"/>
    <w:rsid w:val="00D66082"/>
    <w:rsid w:val="00D66346"/>
    <w:rsid w:val="00D664C8"/>
    <w:rsid w:val="00D66646"/>
    <w:rsid w:val="00D6695C"/>
    <w:rsid w:val="00D66982"/>
    <w:rsid w:val="00D72A6D"/>
    <w:rsid w:val="00D735CF"/>
    <w:rsid w:val="00D736D1"/>
    <w:rsid w:val="00D7417C"/>
    <w:rsid w:val="00D7423D"/>
    <w:rsid w:val="00D76A64"/>
    <w:rsid w:val="00D804F5"/>
    <w:rsid w:val="00D81E23"/>
    <w:rsid w:val="00D83231"/>
    <w:rsid w:val="00D832BB"/>
    <w:rsid w:val="00D83704"/>
    <w:rsid w:val="00D83911"/>
    <w:rsid w:val="00D85B35"/>
    <w:rsid w:val="00D85C40"/>
    <w:rsid w:val="00D91841"/>
    <w:rsid w:val="00D91E38"/>
    <w:rsid w:val="00D9290B"/>
    <w:rsid w:val="00D92985"/>
    <w:rsid w:val="00D932BC"/>
    <w:rsid w:val="00D93794"/>
    <w:rsid w:val="00D944D5"/>
    <w:rsid w:val="00D94AED"/>
    <w:rsid w:val="00D95766"/>
    <w:rsid w:val="00D95FF7"/>
    <w:rsid w:val="00D97DBA"/>
    <w:rsid w:val="00DA0860"/>
    <w:rsid w:val="00DA08B0"/>
    <w:rsid w:val="00DA3560"/>
    <w:rsid w:val="00DA3B62"/>
    <w:rsid w:val="00DA7428"/>
    <w:rsid w:val="00DA79E8"/>
    <w:rsid w:val="00DB12B5"/>
    <w:rsid w:val="00DB1678"/>
    <w:rsid w:val="00DB3B23"/>
    <w:rsid w:val="00DB3BB3"/>
    <w:rsid w:val="00DB3D60"/>
    <w:rsid w:val="00DB4FE1"/>
    <w:rsid w:val="00DB565A"/>
    <w:rsid w:val="00DB7B53"/>
    <w:rsid w:val="00DB7BD3"/>
    <w:rsid w:val="00DB7FD7"/>
    <w:rsid w:val="00DC2204"/>
    <w:rsid w:val="00DC4299"/>
    <w:rsid w:val="00DC5453"/>
    <w:rsid w:val="00DC556E"/>
    <w:rsid w:val="00DC55A5"/>
    <w:rsid w:val="00DC6C44"/>
    <w:rsid w:val="00DC6FE1"/>
    <w:rsid w:val="00DC7B73"/>
    <w:rsid w:val="00DD02CB"/>
    <w:rsid w:val="00DD04D8"/>
    <w:rsid w:val="00DD1AD5"/>
    <w:rsid w:val="00DD3D45"/>
    <w:rsid w:val="00DD5627"/>
    <w:rsid w:val="00DD6715"/>
    <w:rsid w:val="00DD6865"/>
    <w:rsid w:val="00DD6ABF"/>
    <w:rsid w:val="00DE10A9"/>
    <w:rsid w:val="00DE4E72"/>
    <w:rsid w:val="00DE555D"/>
    <w:rsid w:val="00DE7D28"/>
    <w:rsid w:val="00DF0E9E"/>
    <w:rsid w:val="00DF1163"/>
    <w:rsid w:val="00DF27DB"/>
    <w:rsid w:val="00DF29BA"/>
    <w:rsid w:val="00DF5211"/>
    <w:rsid w:val="00DF74C3"/>
    <w:rsid w:val="00E00CF1"/>
    <w:rsid w:val="00E0415C"/>
    <w:rsid w:val="00E0462E"/>
    <w:rsid w:val="00E071E3"/>
    <w:rsid w:val="00E079F2"/>
    <w:rsid w:val="00E10A9A"/>
    <w:rsid w:val="00E11672"/>
    <w:rsid w:val="00E119B4"/>
    <w:rsid w:val="00E11F51"/>
    <w:rsid w:val="00E12262"/>
    <w:rsid w:val="00E13185"/>
    <w:rsid w:val="00E13B83"/>
    <w:rsid w:val="00E17D87"/>
    <w:rsid w:val="00E20A1C"/>
    <w:rsid w:val="00E21903"/>
    <w:rsid w:val="00E22B83"/>
    <w:rsid w:val="00E22CD8"/>
    <w:rsid w:val="00E22FB7"/>
    <w:rsid w:val="00E252C7"/>
    <w:rsid w:val="00E2566A"/>
    <w:rsid w:val="00E25BC5"/>
    <w:rsid w:val="00E26ED0"/>
    <w:rsid w:val="00E27647"/>
    <w:rsid w:val="00E30882"/>
    <w:rsid w:val="00E32B8D"/>
    <w:rsid w:val="00E32EE9"/>
    <w:rsid w:val="00E34E8C"/>
    <w:rsid w:val="00E35A85"/>
    <w:rsid w:val="00E360AC"/>
    <w:rsid w:val="00E36ABE"/>
    <w:rsid w:val="00E409FD"/>
    <w:rsid w:val="00E41199"/>
    <w:rsid w:val="00E4146D"/>
    <w:rsid w:val="00E41BE0"/>
    <w:rsid w:val="00E42CB5"/>
    <w:rsid w:val="00E42E87"/>
    <w:rsid w:val="00E43286"/>
    <w:rsid w:val="00E438CD"/>
    <w:rsid w:val="00E43AC8"/>
    <w:rsid w:val="00E43E4F"/>
    <w:rsid w:val="00E44569"/>
    <w:rsid w:val="00E478A5"/>
    <w:rsid w:val="00E47B63"/>
    <w:rsid w:val="00E5090D"/>
    <w:rsid w:val="00E51F3D"/>
    <w:rsid w:val="00E53CBB"/>
    <w:rsid w:val="00E54BE6"/>
    <w:rsid w:val="00E54EA0"/>
    <w:rsid w:val="00E55E62"/>
    <w:rsid w:val="00E5720C"/>
    <w:rsid w:val="00E57741"/>
    <w:rsid w:val="00E57816"/>
    <w:rsid w:val="00E57DA3"/>
    <w:rsid w:val="00E60B61"/>
    <w:rsid w:val="00E61681"/>
    <w:rsid w:val="00E62992"/>
    <w:rsid w:val="00E62FD0"/>
    <w:rsid w:val="00E6337F"/>
    <w:rsid w:val="00E64B26"/>
    <w:rsid w:val="00E64B70"/>
    <w:rsid w:val="00E65BB0"/>
    <w:rsid w:val="00E65FDA"/>
    <w:rsid w:val="00E6617A"/>
    <w:rsid w:val="00E70804"/>
    <w:rsid w:val="00E73736"/>
    <w:rsid w:val="00E7598E"/>
    <w:rsid w:val="00E7617B"/>
    <w:rsid w:val="00E7642F"/>
    <w:rsid w:val="00E7646C"/>
    <w:rsid w:val="00E76E72"/>
    <w:rsid w:val="00E80196"/>
    <w:rsid w:val="00E80990"/>
    <w:rsid w:val="00E81DF0"/>
    <w:rsid w:val="00E82D73"/>
    <w:rsid w:val="00E8488E"/>
    <w:rsid w:val="00E85196"/>
    <w:rsid w:val="00E85FD2"/>
    <w:rsid w:val="00E879D1"/>
    <w:rsid w:val="00E90A91"/>
    <w:rsid w:val="00E9462D"/>
    <w:rsid w:val="00E9703C"/>
    <w:rsid w:val="00E97A43"/>
    <w:rsid w:val="00E97BC4"/>
    <w:rsid w:val="00EA1204"/>
    <w:rsid w:val="00EA13B8"/>
    <w:rsid w:val="00EA147A"/>
    <w:rsid w:val="00EA4EB8"/>
    <w:rsid w:val="00EA5444"/>
    <w:rsid w:val="00EA5707"/>
    <w:rsid w:val="00EA5998"/>
    <w:rsid w:val="00EA60DF"/>
    <w:rsid w:val="00EA6586"/>
    <w:rsid w:val="00EB0CD2"/>
    <w:rsid w:val="00EB1102"/>
    <w:rsid w:val="00EB19B4"/>
    <w:rsid w:val="00EB28EB"/>
    <w:rsid w:val="00EB31F6"/>
    <w:rsid w:val="00EB3F75"/>
    <w:rsid w:val="00EB42F6"/>
    <w:rsid w:val="00EB45C3"/>
    <w:rsid w:val="00EB4B44"/>
    <w:rsid w:val="00EB4D91"/>
    <w:rsid w:val="00EB69CD"/>
    <w:rsid w:val="00EB7C38"/>
    <w:rsid w:val="00EC031E"/>
    <w:rsid w:val="00EC0916"/>
    <w:rsid w:val="00EC15D3"/>
    <w:rsid w:val="00EC1E73"/>
    <w:rsid w:val="00EC4457"/>
    <w:rsid w:val="00EC4B7B"/>
    <w:rsid w:val="00EC4E83"/>
    <w:rsid w:val="00EC6609"/>
    <w:rsid w:val="00EC7971"/>
    <w:rsid w:val="00EC7FC9"/>
    <w:rsid w:val="00ED04EC"/>
    <w:rsid w:val="00ED2124"/>
    <w:rsid w:val="00ED22B9"/>
    <w:rsid w:val="00ED3038"/>
    <w:rsid w:val="00ED376B"/>
    <w:rsid w:val="00ED4350"/>
    <w:rsid w:val="00ED5CBF"/>
    <w:rsid w:val="00ED7138"/>
    <w:rsid w:val="00ED7C37"/>
    <w:rsid w:val="00EE0244"/>
    <w:rsid w:val="00EE0B3E"/>
    <w:rsid w:val="00EE1222"/>
    <w:rsid w:val="00EE3AD0"/>
    <w:rsid w:val="00EE3DE5"/>
    <w:rsid w:val="00EE4DD6"/>
    <w:rsid w:val="00EE6B47"/>
    <w:rsid w:val="00EE6B51"/>
    <w:rsid w:val="00EE6E26"/>
    <w:rsid w:val="00EE724D"/>
    <w:rsid w:val="00EE788B"/>
    <w:rsid w:val="00EE7CB6"/>
    <w:rsid w:val="00EF11A7"/>
    <w:rsid w:val="00EF16AD"/>
    <w:rsid w:val="00EF49BD"/>
    <w:rsid w:val="00EF584A"/>
    <w:rsid w:val="00EF5BB6"/>
    <w:rsid w:val="00EF6332"/>
    <w:rsid w:val="00EF6B84"/>
    <w:rsid w:val="00EF6BD3"/>
    <w:rsid w:val="00EF789E"/>
    <w:rsid w:val="00F01075"/>
    <w:rsid w:val="00F01744"/>
    <w:rsid w:val="00F01AE7"/>
    <w:rsid w:val="00F04059"/>
    <w:rsid w:val="00F04BAE"/>
    <w:rsid w:val="00F05679"/>
    <w:rsid w:val="00F1068C"/>
    <w:rsid w:val="00F11D7E"/>
    <w:rsid w:val="00F145D3"/>
    <w:rsid w:val="00F147A8"/>
    <w:rsid w:val="00F148D6"/>
    <w:rsid w:val="00F14931"/>
    <w:rsid w:val="00F161D1"/>
    <w:rsid w:val="00F161E7"/>
    <w:rsid w:val="00F16225"/>
    <w:rsid w:val="00F164F0"/>
    <w:rsid w:val="00F2121F"/>
    <w:rsid w:val="00F21FAC"/>
    <w:rsid w:val="00F222E8"/>
    <w:rsid w:val="00F23E4B"/>
    <w:rsid w:val="00F278A9"/>
    <w:rsid w:val="00F30108"/>
    <w:rsid w:val="00F31009"/>
    <w:rsid w:val="00F3102F"/>
    <w:rsid w:val="00F335D9"/>
    <w:rsid w:val="00F33F13"/>
    <w:rsid w:val="00F343BA"/>
    <w:rsid w:val="00F34C0B"/>
    <w:rsid w:val="00F35028"/>
    <w:rsid w:val="00F36B13"/>
    <w:rsid w:val="00F37520"/>
    <w:rsid w:val="00F3784F"/>
    <w:rsid w:val="00F4088D"/>
    <w:rsid w:val="00F408B5"/>
    <w:rsid w:val="00F40BA8"/>
    <w:rsid w:val="00F412F6"/>
    <w:rsid w:val="00F416F2"/>
    <w:rsid w:val="00F43461"/>
    <w:rsid w:val="00F439BE"/>
    <w:rsid w:val="00F45DA2"/>
    <w:rsid w:val="00F476A5"/>
    <w:rsid w:val="00F478D6"/>
    <w:rsid w:val="00F51E40"/>
    <w:rsid w:val="00F528DA"/>
    <w:rsid w:val="00F5399A"/>
    <w:rsid w:val="00F53CAC"/>
    <w:rsid w:val="00F53DC6"/>
    <w:rsid w:val="00F544AE"/>
    <w:rsid w:val="00F54DE1"/>
    <w:rsid w:val="00F54F9C"/>
    <w:rsid w:val="00F56178"/>
    <w:rsid w:val="00F576B1"/>
    <w:rsid w:val="00F576FD"/>
    <w:rsid w:val="00F57F5B"/>
    <w:rsid w:val="00F60A0E"/>
    <w:rsid w:val="00F61213"/>
    <w:rsid w:val="00F614A1"/>
    <w:rsid w:val="00F615D9"/>
    <w:rsid w:val="00F62044"/>
    <w:rsid w:val="00F621EB"/>
    <w:rsid w:val="00F62A93"/>
    <w:rsid w:val="00F634D2"/>
    <w:rsid w:val="00F63BD3"/>
    <w:rsid w:val="00F63DFA"/>
    <w:rsid w:val="00F64C22"/>
    <w:rsid w:val="00F65A3A"/>
    <w:rsid w:val="00F67326"/>
    <w:rsid w:val="00F7157D"/>
    <w:rsid w:val="00F71883"/>
    <w:rsid w:val="00F71AF9"/>
    <w:rsid w:val="00F720DA"/>
    <w:rsid w:val="00F73014"/>
    <w:rsid w:val="00F73965"/>
    <w:rsid w:val="00F73C4E"/>
    <w:rsid w:val="00F7531E"/>
    <w:rsid w:val="00F754D3"/>
    <w:rsid w:val="00F77064"/>
    <w:rsid w:val="00F778E2"/>
    <w:rsid w:val="00F80FBB"/>
    <w:rsid w:val="00F816D8"/>
    <w:rsid w:val="00F82615"/>
    <w:rsid w:val="00F8267F"/>
    <w:rsid w:val="00F82738"/>
    <w:rsid w:val="00F831E0"/>
    <w:rsid w:val="00F836B8"/>
    <w:rsid w:val="00F84623"/>
    <w:rsid w:val="00F84F33"/>
    <w:rsid w:val="00F85D94"/>
    <w:rsid w:val="00F85FF3"/>
    <w:rsid w:val="00F871C6"/>
    <w:rsid w:val="00F87507"/>
    <w:rsid w:val="00F8750D"/>
    <w:rsid w:val="00F87AC7"/>
    <w:rsid w:val="00F87ADF"/>
    <w:rsid w:val="00F903B9"/>
    <w:rsid w:val="00F92E56"/>
    <w:rsid w:val="00F93547"/>
    <w:rsid w:val="00F936AD"/>
    <w:rsid w:val="00F93FF4"/>
    <w:rsid w:val="00F94E3A"/>
    <w:rsid w:val="00F95587"/>
    <w:rsid w:val="00FA1C17"/>
    <w:rsid w:val="00FA235A"/>
    <w:rsid w:val="00FA2EB1"/>
    <w:rsid w:val="00FA3597"/>
    <w:rsid w:val="00FA47B2"/>
    <w:rsid w:val="00FA5A81"/>
    <w:rsid w:val="00FA68FD"/>
    <w:rsid w:val="00FA7691"/>
    <w:rsid w:val="00FB094B"/>
    <w:rsid w:val="00FB26F6"/>
    <w:rsid w:val="00FB3B00"/>
    <w:rsid w:val="00FB4575"/>
    <w:rsid w:val="00FB5323"/>
    <w:rsid w:val="00FB5456"/>
    <w:rsid w:val="00FB5DCB"/>
    <w:rsid w:val="00FB61E6"/>
    <w:rsid w:val="00FB6502"/>
    <w:rsid w:val="00FB6E9E"/>
    <w:rsid w:val="00FB6F1B"/>
    <w:rsid w:val="00FB7886"/>
    <w:rsid w:val="00FB7A29"/>
    <w:rsid w:val="00FC12B5"/>
    <w:rsid w:val="00FC1853"/>
    <w:rsid w:val="00FC1DCB"/>
    <w:rsid w:val="00FC209A"/>
    <w:rsid w:val="00FC5C85"/>
    <w:rsid w:val="00FC65DC"/>
    <w:rsid w:val="00FC6B7F"/>
    <w:rsid w:val="00FC743E"/>
    <w:rsid w:val="00FC7FB2"/>
    <w:rsid w:val="00FD156C"/>
    <w:rsid w:val="00FD4C16"/>
    <w:rsid w:val="00FD53BF"/>
    <w:rsid w:val="00FD544F"/>
    <w:rsid w:val="00FD5FCC"/>
    <w:rsid w:val="00FD7C56"/>
    <w:rsid w:val="00FE2119"/>
    <w:rsid w:val="00FE23F2"/>
    <w:rsid w:val="00FE261C"/>
    <w:rsid w:val="00FE28D2"/>
    <w:rsid w:val="00FE3CCD"/>
    <w:rsid w:val="00FE42FE"/>
    <w:rsid w:val="00FE4A07"/>
    <w:rsid w:val="00FE4C23"/>
    <w:rsid w:val="00FE4FBA"/>
    <w:rsid w:val="00FE5518"/>
    <w:rsid w:val="00FE5A13"/>
    <w:rsid w:val="00FE7E5D"/>
    <w:rsid w:val="00FF0C2E"/>
    <w:rsid w:val="00FF102B"/>
    <w:rsid w:val="00FF1A3C"/>
    <w:rsid w:val="00FF1EB7"/>
    <w:rsid w:val="00FF23C8"/>
    <w:rsid w:val="00FF2A61"/>
    <w:rsid w:val="00FF2B55"/>
    <w:rsid w:val="00FF2E2F"/>
    <w:rsid w:val="00FF2E67"/>
    <w:rsid w:val="00FF3D8D"/>
    <w:rsid w:val="00FF4984"/>
    <w:rsid w:val="00FF5632"/>
    <w:rsid w:val="00FF564B"/>
    <w:rsid w:val="00FF56FD"/>
    <w:rsid w:val="00FF59C7"/>
    <w:rsid w:val="00FF5F5F"/>
    <w:rsid w:val="00FF6B50"/>
    <w:rsid w:val="00FF77CB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02200E6E"/>
  <w15:chartTrackingRefBased/>
  <w15:docId w15:val="{0E43B34C-50B4-4F8F-8261-1CA4723C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014"/>
    <w:rPr>
      <w:lang w:val="en-US" w:eastAsia="en-US"/>
    </w:rPr>
  </w:style>
  <w:style w:type="paragraph" w:styleId="Heading1">
    <w:name w:val="heading 1"/>
    <w:basedOn w:val="Normal"/>
    <w:next w:val="Normal"/>
    <w:qFormat/>
    <w:rsid w:val="00F222E8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F222E8"/>
    <w:pPr>
      <w:keepNext/>
      <w:spacing w:before="240" w:after="120"/>
      <w:outlineLvl w:val="1"/>
    </w:pPr>
    <w:rPr>
      <w:rFonts w:ascii="Calibri" w:hAnsi="Calibri"/>
      <w:b/>
      <w:sz w:val="32"/>
      <w:lang w:val="en-GB"/>
    </w:rPr>
  </w:style>
  <w:style w:type="paragraph" w:styleId="Heading3">
    <w:name w:val="heading 3"/>
    <w:basedOn w:val="Normal"/>
    <w:next w:val="Normal"/>
    <w:qFormat/>
    <w:rsid w:val="00F222E8"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rsid w:val="00F222E8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F222E8"/>
    <w:pPr>
      <w:keepNext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F222E8"/>
    <w:pPr>
      <w:keepNext/>
      <w:jc w:val="center"/>
      <w:outlineLvl w:val="5"/>
    </w:pPr>
    <w:rPr>
      <w:rFonts w:ascii="Photina" w:hAnsi="Photina"/>
      <w:i/>
    </w:rPr>
  </w:style>
  <w:style w:type="paragraph" w:styleId="Heading7">
    <w:name w:val="heading 7"/>
    <w:basedOn w:val="Normal"/>
    <w:next w:val="Normal"/>
    <w:qFormat/>
    <w:rsid w:val="00F222E8"/>
    <w:pPr>
      <w:keepNext/>
      <w:jc w:val="right"/>
      <w:outlineLvl w:val="6"/>
    </w:pPr>
    <w:rPr>
      <w:rFonts w:ascii="Bookman Old Style" w:hAnsi="Bookman Old Style"/>
      <w:sz w:val="28"/>
      <w:szCs w:val="24"/>
      <w:lang w:val="en-GB"/>
    </w:rPr>
  </w:style>
  <w:style w:type="paragraph" w:styleId="Heading8">
    <w:name w:val="heading 8"/>
    <w:basedOn w:val="Normal"/>
    <w:next w:val="Normal"/>
    <w:qFormat/>
    <w:rsid w:val="00F222E8"/>
    <w:pPr>
      <w:keepNext/>
      <w:outlineLvl w:val="7"/>
    </w:pPr>
    <w:rPr>
      <w:rFonts w:eastAsia="Lucida Sans Unicode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222E8"/>
    <w:rPr>
      <w:sz w:val="28"/>
    </w:rPr>
  </w:style>
  <w:style w:type="paragraph" w:styleId="Header">
    <w:name w:val="header"/>
    <w:basedOn w:val="Normal"/>
    <w:link w:val="HeaderChar"/>
    <w:rsid w:val="00F222E8"/>
    <w:pPr>
      <w:tabs>
        <w:tab w:val="left" w:pos="4820"/>
        <w:tab w:val="right" w:pos="8640"/>
      </w:tabs>
      <w:ind w:left="4820" w:hanging="4820"/>
    </w:pPr>
    <w:rPr>
      <w:rFonts w:ascii="Calibri" w:hAnsi="Calibri"/>
      <w:i/>
      <w:sz w:val="18"/>
    </w:rPr>
  </w:style>
  <w:style w:type="paragraph" w:styleId="Footer">
    <w:name w:val="footer"/>
    <w:basedOn w:val="Header"/>
    <w:autoRedefine/>
    <w:semiHidden/>
    <w:rsid w:val="00F222E8"/>
    <w:pPr>
      <w:tabs>
        <w:tab w:val="clear" w:pos="4820"/>
        <w:tab w:val="center" w:pos="4536"/>
      </w:tabs>
      <w:ind w:left="0" w:firstLine="0"/>
    </w:pPr>
  </w:style>
  <w:style w:type="paragraph" w:styleId="BodyText">
    <w:name w:val="Body Text"/>
    <w:basedOn w:val="Normal"/>
    <w:semiHidden/>
    <w:rsid w:val="00F222E8"/>
    <w:rPr>
      <w:sz w:val="24"/>
      <w:lang w:val="en-GB"/>
    </w:rPr>
  </w:style>
  <w:style w:type="character" w:styleId="Hyperlink">
    <w:name w:val="Hyperlink"/>
    <w:semiHidden/>
    <w:rsid w:val="00F222E8"/>
    <w:rPr>
      <w:color w:val="0000FF"/>
      <w:u w:val="single"/>
    </w:rPr>
  </w:style>
  <w:style w:type="paragraph" w:styleId="BodyText2">
    <w:name w:val="Body Text 2"/>
    <w:basedOn w:val="Normal"/>
    <w:semiHidden/>
    <w:rsid w:val="00F222E8"/>
    <w:rPr>
      <w:i/>
      <w:iCs/>
    </w:rPr>
  </w:style>
  <w:style w:type="paragraph" w:styleId="BodyText3">
    <w:name w:val="Body Text 3"/>
    <w:basedOn w:val="Normal"/>
    <w:semiHidden/>
    <w:rsid w:val="00F222E8"/>
    <w:rPr>
      <w:rFonts w:ascii="Photina" w:hAnsi="Photina"/>
      <w:b/>
      <w:bCs/>
      <w:iCs/>
      <w:sz w:val="28"/>
    </w:rPr>
  </w:style>
  <w:style w:type="character" w:styleId="FollowedHyperlink">
    <w:name w:val="FollowedHyperlink"/>
    <w:semiHidden/>
    <w:rsid w:val="00F222E8"/>
    <w:rPr>
      <w:color w:val="800080"/>
      <w:u w:val="single"/>
    </w:rPr>
  </w:style>
  <w:style w:type="paragraph" w:styleId="BodyTextIndent">
    <w:name w:val="Body Text Indent"/>
    <w:basedOn w:val="Normal"/>
    <w:semiHidden/>
    <w:rsid w:val="00F222E8"/>
    <w:pPr>
      <w:ind w:left="720" w:firstLine="720"/>
    </w:pPr>
    <w:rPr>
      <w:sz w:val="24"/>
      <w:szCs w:val="24"/>
      <w:lang w:val="en-GB"/>
    </w:rPr>
  </w:style>
  <w:style w:type="character" w:customStyle="1" w:styleId="NumberingSymbols">
    <w:name w:val="Numbering Symbols"/>
    <w:rsid w:val="00F222E8"/>
  </w:style>
  <w:style w:type="character" w:styleId="Strong">
    <w:name w:val="Strong"/>
    <w:qFormat/>
    <w:rsid w:val="00F222E8"/>
    <w:rPr>
      <w:b/>
      <w:bCs/>
    </w:rPr>
  </w:style>
  <w:style w:type="paragraph" w:customStyle="1" w:styleId="ListBullet1">
    <w:name w:val="List Bullet 1"/>
    <w:basedOn w:val="Normal"/>
    <w:rsid w:val="00F222E8"/>
    <w:pPr>
      <w:numPr>
        <w:numId w:val="1"/>
      </w:numPr>
      <w:suppressAutoHyphens/>
      <w:overflowPunct w:val="0"/>
      <w:autoSpaceDE w:val="0"/>
    </w:pPr>
    <w:rPr>
      <w:rFonts w:ascii="Helvetica" w:hAnsi="Helvetica"/>
      <w:lang w:val="en-GB" w:eastAsia="ar-SA"/>
    </w:rPr>
  </w:style>
  <w:style w:type="table" w:styleId="TableGrid">
    <w:name w:val="Table Grid"/>
    <w:basedOn w:val="TableNormal"/>
    <w:uiPriority w:val="59"/>
    <w:rsid w:val="00F22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222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222E8"/>
    <w:rPr>
      <w:sz w:val="16"/>
      <w:szCs w:val="16"/>
      <w:lang w:val="en-US" w:eastAsia="en-US"/>
    </w:rPr>
  </w:style>
  <w:style w:type="character" w:customStyle="1" w:styleId="HeaderChar">
    <w:name w:val="Header Char"/>
    <w:link w:val="Header"/>
    <w:rsid w:val="00F222E8"/>
    <w:rPr>
      <w:rFonts w:ascii="Calibri" w:hAnsi="Calibri" w:cs="Calibri"/>
      <w:i/>
      <w:sz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2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22E8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C340FD"/>
  </w:style>
  <w:style w:type="paragraph" w:styleId="ListParagraph">
    <w:name w:val="List Paragraph"/>
    <w:basedOn w:val="Normal"/>
    <w:uiPriority w:val="34"/>
    <w:qFormat/>
    <w:rsid w:val="00F222E8"/>
    <w:pPr>
      <w:ind w:left="720"/>
    </w:pPr>
  </w:style>
  <w:style w:type="paragraph" w:customStyle="1" w:styleId="Notice">
    <w:name w:val="Notice"/>
    <w:basedOn w:val="Normal"/>
    <w:link w:val="NoticeChar"/>
    <w:qFormat/>
    <w:rsid w:val="00F222E8"/>
    <w:pPr>
      <w:tabs>
        <w:tab w:val="right" w:pos="5103"/>
      </w:tabs>
      <w:spacing w:after="120"/>
    </w:pPr>
    <w:rPr>
      <w:rFonts w:ascii="Calibri" w:hAnsi="Calibri"/>
    </w:rPr>
  </w:style>
  <w:style w:type="paragraph" w:customStyle="1" w:styleId="Sign">
    <w:name w:val="Sign"/>
    <w:basedOn w:val="Notice"/>
    <w:link w:val="SignChar"/>
    <w:qFormat/>
    <w:rsid w:val="00F222E8"/>
    <w:pPr>
      <w:ind w:left="5103"/>
    </w:pPr>
  </w:style>
  <w:style w:type="character" w:customStyle="1" w:styleId="NoticeChar">
    <w:name w:val="Notice Char"/>
    <w:link w:val="Notice"/>
    <w:rsid w:val="00F222E8"/>
    <w:rPr>
      <w:rFonts w:ascii="Calibri" w:hAnsi="Calibri"/>
      <w:lang w:val="en-US" w:eastAsia="en-US"/>
    </w:rPr>
  </w:style>
  <w:style w:type="paragraph" w:customStyle="1" w:styleId="List1">
    <w:name w:val="List 1"/>
    <w:basedOn w:val="Normal"/>
    <w:link w:val="List1Char"/>
    <w:qFormat/>
    <w:rsid w:val="00F222E8"/>
    <w:pPr>
      <w:numPr>
        <w:numId w:val="2"/>
      </w:numPr>
      <w:spacing w:before="120"/>
      <w:ind w:left="425" w:hanging="425"/>
    </w:pPr>
    <w:rPr>
      <w:rFonts w:ascii="Calibri" w:hAnsi="Calibri"/>
      <w:b/>
    </w:rPr>
  </w:style>
  <w:style w:type="character" w:customStyle="1" w:styleId="SignChar">
    <w:name w:val="Sign Char"/>
    <w:link w:val="Sign"/>
    <w:rsid w:val="00F222E8"/>
    <w:rPr>
      <w:rFonts w:ascii="Calibri" w:hAnsi="Calibri"/>
      <w:lang w:val="en-US" w:eastAsia="en-US"/>
    </w:rPr>
  </w:style>
  <w:style w:type="paragraph" w:customStyle="1" w:styleId="Listunnumbered">
    <w:name w:val="List unnumbered"/>
    <w:basedOn w:val="Normal"/>
    <w:link w:val="ListunnumberedChar"/>
    <w:qFormat/>
    <w:rsid w:val="00F222E8"/>
    <w:pPr>
      <w:ind w:left="425"/>
    </w:pPr>
    <w:rPr>
      <w:rFonts w:ascii="Calibri" w:hAnsi="Calibri"/>
    </w:rPr>
  </w:style>
  <w:style w:type="character" w:customStyle="1" w:styleId="List1Char">
    <w:name w:val="List 1 Char"/>
    <w:link w:val="List1"/>
    <w:rsid w:val="00F222E8"/>
    <w:rPr>
      <w:rFonts w:ascii="Calibri" w:hAnsi="Calibri"/>
      <w:b/>
      <w:lang w:val="en-US" w:eastAsia="en-US"/>
    </w:rPr>
  </w:style>
  <w:style w:type="paragraph" w:customStyle="1" w:styleId="Listtwo">
    <w:name w:val="List two"/>
    <w:basedOn w:val="List1"/>
    <w:link w:val="ListtwoChar"/>
    <w:qFormat/>
    <w:rsid w:val="00F222E8"/>
    <w:pPr>
      <w:numPr>
        <w:ilvl w:val="1"/>
      </w:numPr>
      <w:spacing w:before="0"/>
      <w:ind w:left="992" w:hanging="567"/>
    </w:pPr>
    <w:rPr>
      <w:b w:val="0"/>
    </w:rPr>
  </w:style>
  <w:style w:type="character" w:customStyle="1" w:styleId="ListunnumberedChar">
    <w:name w:val="List unnumbered Char"/>
    <w:link w:val="Listunnumbered"/>
    <w:rsid w:val="00F222E8"/>
    <w:rPr>
      <w:rFonts w:ascii="Calibri" w:hAnsi="Calibri"/>
      <w:lang w:val="en-US" w:eastAsia="en-US"/>
    </w:rPr>
  </w:style>
  <w:style w:type="character" w:customStyle="1" w:styleId="ListtwoChar">
    <w:name w:val="List two Char"/>
    <w:link w:val="Listtwo"/>
    <w:rsid w:val="00F222E8"/>
    <w:rPr>
      <w:rFonts w:ascii="Calibri" w:hAnsi="Calibri"/>
      <w:lang w:val="en-US" w:eastAsia="en-US"/>
    </w:rPr>
  </w:style>
  <w:style w:type="paragraph" w:customStyle="1" w:styleId="Header1">
    <w:name w:val="Header1"/>
    <w:basedOn w:val="Header"/>
    <w:link w:val="headerChar0"/>
    <w:qFormat/>
    <w:rsid w:val="00F222E8"/>
  </w:style>
  <w:style w:type="character" w:customStyle="1" w:styleId="headerChar0">
    <w:name w:val="header Char"/>
    <w:link w:val="Header1"/>
    <w:rsid w:val="00F222E8"/>
    <w:rPr>
      <w:rFonts w:ascii="Calibri" w:hAnsi="Calibri" w:cs="Calibri"/>
      <w:i/>
      <w:sz w:val="18"/>
      <w:lang w:val="en-US" w:eastAsia="en-US"/>
    </w:rPr>
  </w:style>
  <w:style w:type="paragraph" w:customStyle="1" w:styleId="Itemlevel1">
    <w:name w:val="Item level 1"/>
    <w:basedOn w:val="Normal"/>
    <w:link w:val="Itemlevel1Char"/>
    <w:qFormat/>
    <w:rsid w:val="00BE08BC"/>
    <w:pPr>
      <w:tabs>
        <w:tab w:val="left" w:pos="1134"/>
      </w:tabs>
      <w:spacing w:before="120"/>
    </w:pPr>
    <w:rPr>
      <w:rFonts w:ascii="Calibri" w:hAnsi="Calibri"/>
    </w:rPr>
  </w:style>
  <w:style w:type="paragraph" w:customStyle="1" w:styleId="Itemlevel2">
    <w:name w:val="Item level 2"/>
    <w:basedOn w:val="Itemlevel1"/>
    <w:link w:val="Itemlevel2Char"/>
    <w:qFormat/>
    <w:rsid w:val="00C2096C"/>
    <w:pPr>
      <w:tabs>
        <w:tab w:val="clear" w:pos="1134"/>
        <w:tab w:val="left" w:pos="1701"/>
      </w:tabs>
      <w:ind w:left="1701" w:hanging="567"/>
    </w:pPr>
  </w:style>
  <w:style w:type="character" w:customStyle="1" w:styleId="Itemlevel1Char">
    <w:name w:val="Item level 1 Char"/>
    <w:link w:val="Itemlevel1"/>
    <w:rsid w:val="00BE08BC"/>
    <w:rPr>
      <w:rFonts w:ascii="Calibri" w:hAnsi="Calibri"/>
      <w:lang w:val="en-US" w:eastAsia="en-US"/>
    </w:rPr>
  </w:style>
  <w:style w:type="paragraph" w:customStyle="1" w:styleId="Itemlevel3">
    <w:name w:val="Item level 3"/>
    <w:basedOn w:val="Itemlevel2"/>
    <w:link w:val="Itemlevel3Char"/>
    <w:qFormat/>
    <w:rsid w:val="00C2096C"/>
    <w:pPr>
      <w:tabs>
        <w:tab w:val="clear" w:pos="1701"/>
      </w:tabs>
      <w:ind w:left="2268"/>
    </w:pPr>
  </w:style>
  <w:style w:type="character" w:customStyle="1" w:styleId="Itemlevel2Char">
    <w:name w:val="Item level 2 Char"/>
    <w:link w:val="Itemlevel2"/>
    <w:rsid w:val="00C2096C"/>
    <w:rPr>
      <w:rFonts w:ascii="Calibri" w:hAnsi="Calibri"/>
      <w:lang w:val="en-US" w:eastAsia="en-US"/>
    </w:rPr>
  </w:style>
  <w:style w:type="paragraph" w:customStyle="1" w:styleId="tablecell">
    <w:name w:val="table cell"/>
    <w:link w:val="tablecellChar"/>
    <w:qFormat/>
    <w:rsid w:val="00BE08BC"/>
    <w:rPr>
      <w:rFonts w:ascii="Calibri" w:hAnsi="Calibri"/>
      <w:i/>
      <w:color w:val="000000"/>
      <w:sz w:val="18"/>
      <w:shd w:val="clear" w:color="auto" w:fill="FFFFFF"/>
      <w:lang w:val="en-US" w:eastAsia="en-US"/>
    </w:rPr>
  </w:style>
  <w:style w:type="character" w:customStyle="1" w:styleId="Itemlevel3Char">
    <w:name w:val="Item level 3 Char"/>
    <w:link w:val="Itemlevel3"/>
    <w:rsid w:val="00C2096C"/>
    <w:rPr>
      <w:rFonts w:ascii="Calibri" w:hAnsi="Calibri"/>
      <w:lang w:val="en-US" w:eastAsia="en-US"/>
    </w:rPr>
  </w:style>
  <w:style w:type="paragraph" w:styleId="NormalWeb">
    <w:name w:val="Normal (Web)"/>
    <w:basedOn w:val="Normal"/>
    <w:uiPriority w:val="99"/>
    <w:unhideWhenUsed/>
    <w:rsid w:val="00A41501"/>
    <w:rPr>
      <w:sz w:val="24"/>
      <w:szCs w:val="24"/>
    </w:rPr>
  </w:style>
  <w:style w:type="character" w:customStyle="1" w:styleId="tablecellChar">
    <w:name w:val="table cell Char"/>
    <w:link w:val="tablecell"/>
    <w:rsid w:val="00BE08BC"/>
    <w:rPr>
      <w:rFonts w:ascii="Calibri" w:hAnsi="Calibri"/>
      <w:i/>
      <w:color w:val="000000"/>
      <w:sz w:val="18"/>
      <w:lang w:val="en-US" w:eastAsia="en-US" w:bidi="ar-SA"/>
    </w:rPr>
  </w:style>
  <w:style w:type="paragraph" w:styleId="Revision">
    <w:name w:val="Revision"/>
    <w:hidden/>
    <w:uiPriority w:val="99"/>
    <w:semiHidden/>
    <w:rsid w:val="00323B3A"/>
    <w:rPr>
      <w:lang w:val="en-US" w:eastAsia="en-US"/>
    </w:rPr>
  </w:style>
  <w:style w:type="paragraph" w:customStyle="1" w:styleId="Default">
    <w:name w:val="Default"/>
    <w:rsid w:val="00D1744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link w:val="Heading2"/>
    <w:rsid w:val="004B35B9"/>
    <w:rPr>
      <w:rFonts w:ascii="Calibri" w:hAnsi="Calibri"/>
      <w:b/>
      <w:sz w:val="32"/>
      <w:lang w:eastAsia="en-US"/>
    </w:rPr>
  </w:style>
  <w:style w:type="character" w:styleId="CommentReference">
    <w:name w:val="annotation reference"/>
    <w:uiPriority w:val="99"/>
    <w:semiHidden/>
    <w:unhideWhenUsed/>
    <w:rsid w:val="00F017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744"/>
  </w:style>
  <w:style w:type="character" w:customStyle="1" w:styleId="CommentTextChar">
    <w:name w:val="Comment Text Char"/>
    <w:link w:val="CommentText"/>
    <w:uiPriority w:val="99"/>
    <w:semiHidden/>
    <w:rsid w:val="00F0174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7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1744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81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01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87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98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02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366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3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Parish%20Council\Comms%20Group\2012%20Agenda%20design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5CC9A82F4CA4994369CB12279FC6B" ma:contentTypeVersion="2" ma:contentTypeDescription="Create a new document." ma:contentTypeScope="" ma:versionID="820c5c9798e8f6ec6345068bfcc4af9a">
  <xsd:schema xmlns:xsd="http://www.w3.org/2001/XMLSchema" xmlns:xs="http://www.w3.org/2001/XMLSchema" xmlns:p="http://schemas.microsoft.com/office/2006/metadata/properties" xmlns:ns3="3f8cb3f4-7d97-4920-8e5c-562edae67c05" targetNamespace="http://schemas.microsoft.com/office/2006/metadata/properties" ma:root="true" ma:fieldsID="1d460410a044dca5697aa40ea58e34fb" ns3:_="">
    <xsd:import namespace="3f8cb3f4-7d97-4920-8e5c-562edae67c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b3f4-7d97-4920-8e5c-562edae6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DCB1C-CA45-476E-82C7-FBFDEC274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8cb3f4-7d97-4920-8e5c-562edae6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E06073-A00B-414E-8E46-473109EAAC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8D10F7-368F-4781-AF7D-E2A3BA816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6C02F6-9B5D-4E16-8024-D37FBF27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2012 Agenda design 4</Template>
  <TotalTime>4</TotalTime>
  <Pages>5</Pages>
  <Words>1520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may 1998</vt:lpstr>
    </vt:vector>
  </TitlesOfParts>
  <Company>Shinfield Parish Council</Company>
  <LinksUpToDate>false</LinksUpToDate>
  <CharactersWithSpaces>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may 1998</dc:title>
  <dc:subject/>
  <dc:creator>Shinfield Parish Council</dc:creator>
  <cp:keywords/>
  <dc:description/>
  <cp:lastModifiedBy>Mike Balbini</cp:lastModifiedBy>
  <cp:revision>2</cp:revision>
  <cp:lastPrinted>2019-06-21T11:44:00Z</cp:lastPrinted>
  <dcterms:created xsi:type="dcterms:W3CDTF">2021-07-09T12:56:00Z</dcterms:created>
  <dcterms:modified xsi:type="dcterms:W3CDTF">2021-07-09T12:56:00Z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0x01010097D5CC9A82F4CA4994369CB12279FC6B</vt:lpwstr>
  </property>
</Properties>
</file>